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167B65">
        <w:rPr>
          <w:rFonts w:ascii="Arial Unicode" w:hAnsi="Arial Unicode" w:cs="Arial Unicode"/>
          <w:sz w:val="18"/>
          <w:szCs w:val="18"/>
        </w:rPr>
        <w:t>23</w:t>
      </w:r>
      <w:r>
        <w:rPr>
          <w:rFonts w:ascii="Arial Unicode" w:hAnsi="Arial Unicode" w:cs="Arial Unicode"/>
          <w:sz w:val="18"/>
          <w:szCs w:val="18"/>
        </w:rPr>
        <w:t>.</w:t>
      </w:r>
      <w:r w:rsidRPr="00464D3D">
        <w:rPr>
          <w:rFonts w:ascii="Arial Unicode" w:hAnsi="Arial Unicode" w:cs="Arial Unicode"/>
          <w:sz w:val="18"/>
          <w:szCs w:val="18"/>
        </w:rPr>
        <w:t>1</w:t>
      </w:r>
      <w:r w:rsidRPr="004B1CB2">
        <w:rPr>
          <w:rFonts w:ascii="Arial Unicode" w:hAnsi="Arial Unicode" w:cs="Arial Unicode"/>
          <w:sz w:val="18"/>
          <w:szCs w:val="18"/>
        </w:rPr>
        <w:t>2</w:t>
      </w:r>
      <w:r w:rsidRPr="00D14CB5">
        <w:rPr>
          <w:rFonts w:ascii="Arial Unicode" w:hAnsi="Arial Unicode" w:cs="Arial Unicode"/>
          <w:sz w:val="18"/>
          <w:szCs w:val="18"/>
        </w:rPr>
        <w:t>.2020г.</w:t>
      </w:r>
    </w:p>
    <w:p w:rsidR="00FC7F55" w:rsidRPr="00D14CB5" w:rsidRDefault="00FC7F55" w:rsidP="002E0382">
      <w:pPr>
        <w:jc w:val="center"/>
        <w:rPr>
          <w:rFonts w:ascii="Arial Unicode" w:hAnsi="Arial Unicode" w:cs="Arial Unicode"/>
          <w:sz w:val="18"/>
          <w:szCs w:val="18"/>
          <w:lang w:val="af-ZA"/>
        </w:rPr>
      </w:pP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21/33</w:t>
      </w:r>
    </w:p>
    <w:p w:rsidR="00FC7F55" w:rsidRPr="00D14CB5" w:rsidRDefault="00FC7F55" w:rsidP="002E0382">
      <w:pPr>
        <w:pStyle w:val="BodyTextIndent"/>
        <w:widowControl w:val="0"/>
        <w:spacing w:after="0" w:line="240" w:lineRule="auto"/>
        <w:ind w:firstLine="720"/>
        <w:rPr>
          <w:rFonts w:ascii="Arial Unicode" w:hAnsi="Arial Unicode" w:cs="Arial Unicode"/>
          <w:sz w:val="18"/>
          <w:szCs w:val="18"/>
        </w:rPr>
      </w:pPr>
    </w:p>
    <w:p w:rsidR="00FC7F55" w:rsidRPr="00D14CB5" w:rsidRDefault="00FC7F55"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167B65">
        <w:rPr>
          <w:rFonts w:ascii="Arial Unicode" w:hAnsi="Arial Unicode" w:cs="Arial Unicode"/>
          <w:sz w:val="18"/>
          <w:szCs w:val="18"/>
        </w:rPr>
        <w:t>продуктов</w:t>
      </w:r>
      <w:r w:rsidRPr="00D14CB5">
        <w:rPr>
          <w:rFonts w:ascii="Arial Unicode" w:hAnsi="Arial Unicode" w:cs="Arial Unicode"/>
          <w:sz w:val="18"/>
          <w:szCs w:val="18"/>
        </w:rPr>
        <w:t>.</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15:00</w:t>
      </w:r>
      <w:r w:rsidRPr="00D14CB5">
        <w:rPr>
          <w:rFonts w:ascii="Arial Unicode" w:hAnsi="Arial Unicode" w:cs="Arial Unicode"/>
          <w:sz w:val="18"/>
          <w:szCs w:val="18"/>
        </w:rPr>
        <w:t xml:space="preserve"> часов 1</w:t>
      </w:r>
      <w:r w:rsidRPr="00FA31E3">
        <w:rPr>
          <w:rFonts w:ascii="Arial Unicode" w:hAnsi="Arial Unicode" w:cs="Arial Unicode"/>
          <w:sz w:val="18"/>
          <w:szCs w:val="18"/>
        </w:rPr>
        <w:t>8</w:t>
      </w:r>
      <w:r w:rsidRPr="00D14CB5">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FC7F55" w:rsidRPr="00D14CB5" w:rsidRDefault="00FC7F55"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15:00 часов 1</w:t>
      </w:r>
      <w:r w:rsidRPr="00FA31E3">
        <w:rPr>
          <w:rFonts w:ascii="Arial Unicode" w:hAnsi="Arial Unicode" w:cs="Arial Unicode"/>
          <w:sz w:val="18"/>
          <w:szCs w:val="18"/>
        </w:rPr>
        <w:t>8</w:t>
      </w:r>
      <w:r w:rsidRPr="00D14CB5">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167B65">
        <w:rPr>
          <w:rFonts w:ascii="Arial Unicode" w:hAnsi="Arial Unicode" w:cs="Arial Unicode"/>
          <w:sz w:val="18"/>
          <w:szCs w:val="18"/>
        </w:rPr>
        <w:t>11</w:t>
      </w:r>
      <w:r>
        <w:rPr>
          <w:rFonts w:ascii="Arial Unicode" w:hAnsi="Arial Unicode" w:cs="Arial Unicode"/>
          <w:sz w:val="18"/>
          <w:szCs w:val="18"/>
        </w:rPr>
        <w:t>.</w:t>
      </w:r>
      <w:r w:rsidRPr="00167B65">
        <w:rPr>
          <w:rFonts w:ascii="Arial Unicode" w:hAnsi="Arial Unicode" w:cs="Arial Unicode"/>
          <w:sz w:val="18"/>
          <w:szCs w:val="18"/>
        </w:rPr>
        <w:t>01</w:t>
      </w:r>
      <w:r w:rsidRPr="00D14CB5">
        <w:rPr>
          <w:rFonts w:ascii="Arial Unicode" w:hAnsi="Arial Unicode" w:cs="Arial Unicode"/>
          <w:sz w:val="18"/>
          <w:szCs w:val="18"/>
        </w:rPr>
        <w:t>.202</w:t>
      </w:r>
      <w:r w:rsidRPr="00167B65">
        <w:rPr>
          <w:rFonts w:ascii="Arial Unicode" w:hAnsi="Arial Unicode" w:cs="Arial Unicode"/>
          <w:sz w:val="18"/>
          <w:szCs w:val="18"/>
        </w:rPr>
        <w:t>1</w:t>
      </w:r>
      <w:r w:rsidRPr="00D14CB5">
        <w:rPr>
          <w:rFonts w:ascii="Arial Unicode" w:hAnsi="Arial Unicode" w:cs="Arial Unicode"/>
          <w:sz w:val="18"/>
          <w:szCs w:val="18"/>
        </w:rPr>
        <w:t xml:space="preserve">г в </w:t>
      </w:r>
      <w:r>
        <w:rPr>
          <w:rFonts w:ascii="Arial Unicode" w:hAnsi="Arial Unicode" w:cs="Arial Unicode"/>
          <w:sz w:val="18"/>
          <w:szCs w:val="18"/>
        </w:rPr>
        <w:t>15:00</w:t>
      </w:r>
      <w:r w:rsidRPr="00D14CB5">
        <w:rPr>
          <w:rFonts w:ascii="Arial Unicode" w:hAnsi="Arial Unicode" w:cs="Arial Unicode"/>
          <w:sz w:val="18"/>
          <w:szCs w:val="18"/>
        </w:rPr>
        <w:t>.</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FC7F55" w:rsidRPr="00D14CB5" w:rsidRDefault="00FC7F55"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FC7F55" w:rsidRPr="00D14CB5" w:rsidRDefault="00FC7F55"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FC7F55" w:rsidRPr="00D14CB5" w:rsidRDefault="00FC7F55"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FC7F55" w:rsidRPr="00D14CB5" w:rsidRDefault="00FC7F55"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FC7F55" w:rsidRPr="0013027B" w:rsidRDefault="00FC7F55"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FC7F55" w:rsidRPr="00E567E3" w:rsidRDefault="00FC7F55" w:rsidP="002E0382">
      <w:pPr>
        <w:jc w:val="right"/>
        <w:rPr>
          <w:rFonts w:ascii="Arial Unicode" w:hAnsi="Arial Unicode" w:cs="Arial Unicode"/>
          <w:i/>
          <w:iCs/>
          <w:sz w:val="18"/>
          <w:szCs w:val="18"/>
        </w:rPr>
      </w:pPr>
      <w:r w:rsidRPr="00FA31E3">
        <w:rPr>
          <w:rFonts w:ascii="Arial Unicode" w:hAnsi="Arial Unicode" w:cs="Arial Unicode"/>
          <w:sz w:val="18"/>
          <w:szCs w:val="18"/>
        </w:rPr>
        <w:t>23</w:t>
      </w:r>
      <w:r>
        <w:rPr>
          <w:rFonts w:ascii="Arial Unicode" w:hAnsi="Arial Unicode" w:cs="Arial Unicode"/>
          <w:sz w:val="18"/>
          <w:szCs w:val="18"/>
        </w:rPr>
        <w:t>.</w:t>
      </w:r>
      <w:r w:rsidRPr="00AB3FC8">
        <w:rPr>
          <w:rFonts w:ascii="Arial Unicode" w:hAnsi="Arial Unicode" w:cs="Arial Unicode"/>
          <w:sz w:val="18"/>
          <w:szCs w:val="18"/>
        </w:rPr>
        <w:t>1</w:t>
      </w:r>
      <w:r w:rsidRPr="00167B65">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FC7F55" w:rsidRPr="00D14CB5" w:rsidRDefault="00FC7F55"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21/33</w:t>
      </w:r>
    </w:p>
    <w:p w:rsidR="00FC7F55" w:rsidRPr="00D14CB5" w:rsidRDefault="00FC7F55" w:rsidP="002E0382">
      <w:pPr>
        <w:pStyle w:val="BodyText"/>
        <w:widowControl w:val="0"/>
        <w:spacing w:after="0"/>
        <w:ind w:right="-7" w:firstLine="567"/>
        <w:jc w:val="center"/>
        <w:rPr>
          <w:rFonts w:ascii="Arial Unicode" w:hAnsi="Arial Unicode" w:cs="Arial Unicode"/>
          <w:sz w:val="18"/>
          <w:szCs w:val="18"/>
        </w:rPr>
      </w:pPr>
    </w:p>
    <w:p w:rsidR="00FC7F55" w:rsidRPr="00D14CB5" w:rsidRDefault="00FC7F55" w:rsidP="002E0382">
      <w:pPr>
        <w:pStyle w:val="BodyText"/>
        <w:widowControl w:val="0"/>
        <w:spacing w:after="0"/>
        <w:ind w:right="-7" w:firstLine="567"/>
        <w:jc w:val="center"/>
        <w:rPr>
          <w:rFonts w:ascii="Arial Unicode" w:hAnsi="Arial Unicode" w:cs="Arial Unicode"/>
          <w:sz w:val="18"/>
          <w:szCs w:val="18"/>
        </w:rPr>
      </w:pPr>
    </w:p>
    <w:p w:rsidR="00FC7F55" w:rsidRPr="00D14CB5" w:rsidRDefault="00FC7F55" w:rsidP="002E0382">
      <w:pPr>
        <w:pStyle w:val="BodyText"/>
        <w:widowControl w:val="0"/>
        <w:spacing w:after="0"/>
        <w:ind w:right="-7" w:firstLine="567"/>
        <w:jc w:val="center"/>
        <w:rPr>
          <w:rFonts w:ascii="Arial Unicode" w:hAnsi="Arial Unicode" w:cs="Arial Unicode"/>
          <w:sz w:val="18"/>
          <w:szCs w:val="18"/>
        </w:rPr>
      </w:pPr>
    </w:p>
    <w:p w:rsidR="00FC7F55" w:rsidRPr="00D14CB5" w:rsidRDefault="00FC7F5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FC7F55" w:rsidRPr="00D14CB5" w:rsidRDefault="00FC7F55" w:rsidP="002E0382">
      <w:pPr>
        <w:pStyle w:val="BodyText"/>
        <w:widowControl w:val="0"/>
        <w:spacing w:after="0"/>
        <w:ind w:right="-7" w:firstLine="567"/>
        <w:jc w:val="center"/>
        <w:rPr>
          <w:rFonts w:ascii="Arial Unicode" w:hAnsi="Arial Unicode" w:cs="Arial Unicode"/>
          <w:sz w:val="18"/>
          <w:szCs w:val="18"/>
          <w:lang w:val="af-ZA"/>
        </w:rPr>
      </w:pPr>
    </w:p>
    <w:p w:rsidR="00FC7F55" w:rsidRPr="00D14CB5" w:rsidRDefault="00FC7F55"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FC7F55" w:rsidRPr="00D14CB5" w:rsidRDefault="00FC7F55" w:rsidP="002E0382">
      <w:pPr>
        <w:pStyle w:val="BodyText"/>
        <w:widowControl w:val="0"/>
        <w:spacing w:after="0"/>
        <w:ind w:right="-7" w:firstLine="567"/>
        <w:jc w:val="center"/>
        <w:rPr>
          <w:rFonts w:ascii="Arial Unicode" w:hAnsi="Arial Unicode" w:cs="Arial Unicode"/>
          <w:sz w:val="18"/>
          <w:szCs w:val="18"/>
        </w:rPr>
      </w:pPr>
    </w:p>
    <w:p w:rsidR="00FC7F55" w:rsidRPr="00D14CB5" w:rsidRDefault="00FC7F5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167B65">
        <w:rPr>
          <w:rFonts w:ascii="Arial Unicode" w:hAnsi="Arial Unicode" w:cs="Arial Unicode"/>
          <w:sz w:val="18"/>
          <w:szCs w:val="18"/>
        </w:rPr>
        <w:t>продуктов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FC7F55" w:rsidRPr="00D14CB5" w:rsidRDefault="00FC7F55" w:rsidP="002E0382">
      <w:pPr>
        <w:pStyle w:val="BodyText"/>
        <w:widowControl w:val="0"/>
        <w:spacing w:after="0"/>
        <w:ind w:right="-7"/>
        <w:jc w:val="center"/>
        <w:rPr>
          <w:rFonts w:ascii="Arial Unicode" w:hAnsi="Arial Unicode" w:cs="Arial Unicode"/>
          <w:sz w:val="18"/>
          <w:szCs w:val="18"/>
          <w:lang w:val="af-ZA"/>
        </w:rPr>
      </w:pPr>
    </w:p>
    <w:p w:rsidR="00FC7F55" w:rsidRPr="00D14CB5" w:rsidRDefault="00FC7F55"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FC7F55" w:rsidRPr="00D14CB5" w:rsidRDefault="00FC7F55" w:rsidP="002E0382">
      <w:pPr>
        <w:widowControl w:val="0"/>
        <w:ind w:firstLine="567"/>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FC7F55" w:rsidRPr="00D14CB5" w:rsidRDefault="00FC7F55"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167B65">
        <w:rPr>
          <w:rFonts w:ascii="Arial Unicode" w:hAnsi="Arial Unicode" w:cs="Arial Unicode"/>
          <w:sz w:val="18"/>
          <w:szCs w:val="18"/>
        </w:rPr>
        <w:t>продуктов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FC7F55" w:rsidRPr="00D14CB5" w:rsidRDefault="00FC7F55" w:rsidP="002E0382">
      <w:pPr>
        <w:ind w:firstLine="567"/>
        <w:jc w:val="center"/>
        <w:rPr>
          <w:rFonts w:ascii="Arial Unicode" w:hAnsi="Arial Unicode" w:cs="Arial Unicode"/>
          <w:b/>
          <w:bCs/>
          <w:sz w:val="18"/>
          <w:szCs w:val="18"/>
          <w:lang w:val="af-ZA"/>
        </w:rPr>
      </w:pPr>
    </w:p>
    <w:p w:rsidR="00FC7F55" w:rsidRPr="00D14CB5" w:rsidRDefault="00FC7F55" w:rsidP="002E0382">
      <w:pPr>
        <w:widowControl w:val="0"/>
        <w:ind w:firstLine="567"/>
        <w:jc w:val="center"/>
        <w:rPr>
          <w:rFonts w:ascii="Arial Unicode" w:hAnsi="Arial Unicode" w:cs="Arial Unicode"/>
          <w:sz w:val="18"/>
          <w:szCs w:val="18"/>
          <w:lang w:val="af-ZA"/>
        </w:rPr>
      </w:pPr>
    </w:p>
    <w:p w:rsidR="00FC7F55" w:rsidRPr="00D14CB5" w:rsidRDefault="00FC7F55"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FC7F55" w:rsidRPr="00D14CB5" w:rsidRDefault="00FC7F55" w:rsidP="002E0382">
      <w:pPr>
        <w:widowControl w:val="0"/>
        <w:jc w:val="center"/>
        <w:rPr>
          <w:rFonts w:ascii="Arial Unicode" w:hAnsi="Arial Unicode" w:cs="Arial Unicode"/>
          <w:sz w:val="18"/>
          <w:szCs w:val="18"/>
        </w:rPr>
      </w:pP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FC7F55" w:rsidRPr="00F70D0A"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FC7F55" w:rsidRPr="00F70D0A" w:rsidRDefault="00FC7F55"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FC7F55" w:rsidRPr="00D14CB5" w:rsidRDefault="00FC7F55"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FC7F55" w:rsidRPr="00D14CB5" w:rsidRDefault="00FC7F55"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FC7F55" w:rsidRPr="00D14CB5" w:rsidRDefault="00FC7F55"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21/33</w:t>
      </w:r>
      <w:r w:rsidRPr="00D14CB5">
        <w:rPr>
          <w:rFonts w:ascii="Arial Unicode" w:hAnsi="Arial Unicode" w:cs="Arial Unicode"/>
          <w:spacing w:val="-6"/>
          <w:sz w:val="18"/>
          <w:szCs w:val="18"/>
        </w:rPr>
        <w:t xml:space="preserve"> (далее — процедура).</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C7F55" w:rsidRPr="00D14CB5" w:rsidRDefault="00FC7F55"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lang w:val="es-ES"/>
        </w:rPr>
      </w:pP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FC7F55" w:rsidRPr="00D14CB5" w:rsidRDefault="00FC7F55" w:rsidP="002E0382">
      <w:pPr>
        <w:pStyle w:val="Heading3"/>
        <w:keepNext w:val="0"/>
        <w:widowControl w:val="0"/>
        <w:spacing w:line="240" w:lineRule="auto"/>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FC7F55" w:rsidRPr="00E9179B"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167B65">
        <w:rPr>
          <w:rFonts w:ascii="Arial Unicode" w:hAnsi="Arial Unicode" w:cs="Arial Unicode"/>
          <w:sz w:val="18"/>
          <w:szCs w:val="18"/>
        </w:rPr>
        <w:t>продуктов</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167B65">
        <w:rPr>
          <w:rFonts w:ascii="Arial Unicode" w:hAnsi="Arial Unicode" w:cs="Arial Unicode"/>
          <w:i w:val="0"/>
          <w:iCs w:val="0"/>
          <w:sz w:val="18"/>
          <w:szCs w:val="18"/>
        </w:rPr>
        <w:t>9</w:t>
      </w:r>
      <w:r>
        <w:rPr>
          <w:rFonts w:ascii="Arial Unicode" w:hAnsi="Arial Unicode" w:cs="Arial Unicode"/>
          <w:i w:val="0"/>
          <w:iCs w:val="0"/>
          <w:sz w:val="18"/>
          <w:szCs w:val="18"/>
        </w:rPr>
        <w:t xml:space="preserve">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C7F55" w:rsidRPr="00D14CB5">
        <w:trPr>
          <w:jc w:val="center"/>
        </w:trPr>
        <w:tc>
          <w:tcPr>
            <w:tcW w:w="1530" w:type="dxa"/>
            <w:vAlign w:val="center"/>
          </w:tcPr>
          <w:p w:rsidR="00FC7F55" w:rsidRPr="00D14CB5" w:rsidRDefault="00FC7F55"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FC7F55" w:rsidRPr="00D14CB5" w:rsidRDefault="00FC7F55"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FC7F55" w:rsidRPr="00D14CB5">
        <w:trPr>
          <w:jc w:val="center"/>
        </w:trPr>
        <w:tc>
          <w:tcPr>
            <w:tcW w:w="1530" w:type="dxa"/>
            <w:vAlign w:val="center"/>
          </w:tcPr>
          <w:p w:rsidR="00FC7F55" w:rsidRPr="00185D9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Сметана</w:t>
            </w:r>
          </w:p>
        </w:tc>
      </w:tr>
      <w:tr w:rsidR="00FC7F55" w:rsidRPr="00D14CB5">
        <w:trPr>
          <w:jc w:val="center"/>
        </w:trPr>
        <w:tc>
          <w:tcPr>
            <w:tcW w:w="1530" w:type="dxa"/>
            <w:vAlign w:val="center"/>
          </w:tcPr>
          <w:p w:rsidR="00FC7F55" w:rsidRPr="00185D9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Творог</w:t>
            </w:r>
          </w:p>
        </w:tc>
      </w:tr>
      <w:tr w:rsidR="00FC7F55" w:rsidRPr="00D14CB5">
        <w:trPr>
          <w:jc w:val="center"/>
        </w:trPr>
        <w:tc>
          <w:tcPr>
            <w:tcW w:w="1530" w:type="dxa"/>
            <w:vAlign w:val="center"/>
          </w:tcPr>
          <w:p w:rsidR="00FC7F55" w:rsidRPr="00185D9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Сок</w:t>
            </w:r>
          </w:p>
        </w:tc>
      </w:tr>
      <w:tr w:rsidR="00FC7F55" w:rsidRPr="00D14CB5">
        <w:trPr>
          <w:jc w:val="center"/>
        </w:trPr>
        <w:tc>
          <w:tcPr>
            <w:tcW w:w="1530" w:type="dxa"/>
            <w:vAlign w:val="center"/>
          </w:tcPr>
          <w:p w:rsidR="00FC7F55" w:rsidRPr="00185D9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Мацун</w:t>
            </w:r>
          </w:p>
        </w:tc>
      </w:tr>
      <w:tr w:rsidR="00FC7F55" w:rsidRPr="00D14CB5">
        <w:trPr>
          <w:jc w:val="center"/>
        </w:trPr>
        <w:tc>
          <w:tcPr>
            <w:tcW w:w="1530" w:type="dxa"/>
            <w:vAlign w:val="center"/>
          </w:tcPr>
          <w:p w:rsidR="00FC7F55" w:rsidRPr="00185D9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Йогурт</w:t>
            </w:r>
          </w:p>
        </w:tc>
      </w:tr>
      <w:tr w:rsidR="00FC7F55" w:rsidRPr="00D14CB5">
        <w:trPr>
          <w:jc w:val="center"/>
        </w:trPr>
        <w:tc>
          <w:tcPr>
            <w:tcW w:w="1530" w:type="dxa"/>
            <w:vAlign w:val="center"/>
          </w:tcPr>
          <w:p w:rsidR="00FC7F55" w:rsidRPr="002E0382"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Кофе</w:t>
            </w:r>
          </w:p>
        </w:tc>
      </w:tr>
      <w:tr w:rsidR="00FC7F55" w:rsidRPr="00D14CB5">
        <w:trPr>
          <w:jc w:val="center"/>
        </w:trPr>
        <w:tc>
          <w:tcPr>
            <w:tcW w:w="1530" w:type="dxa"/>
            <w:vAlign w:val="center"/>
          </w:tcPr>
          <w:p w:rsidR="00FC7F55" w:rsidRPr="002E0382"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Вафли</w:t>
            </w:r>
          </w:p>
        </w:tc>
      </w:tr>
      <w:tr w:rsidR="00FC7F55" w:rsidRPr="00D14CB5">
        <w:trPr>
          <w:jc w:val="center"/>
        </w:trPr>
        <w:tc>
          <w:tcPr>
            <w:tcW w:w="1530" w:type="dxa"/>
            <w:vAlign w:val="center"/>
          </w:tcPr>
          <w:p w:rsidR="00FC7F5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 xml:space="preserve">Сухое молоко </w:t>
            </w:r>
          </w:p>
        </w:tc>
      </w:tr>
      <w:tr w:rsidR="00FC7F55" w:rsidRPr="00D14CB5">
        <w:trPr>
          <w:jc w:val="center"/>
        </w:trPr>
        <w:tc>
          <w:tcPr>
            <w:tcW w:w="1530" w:type="dxa"/>
            <w:vAlign w:val="center"/>
          </w:tcPr>
          <w:p w:rsidR="00FC7F55" w:rsidRDefault="00FC7F55"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tcPr>
          <w:p w:rsidR="00FC7F55" w:rsidRPr="00AA342E" w:rsidRDefault="00FC7F55" w:rsidP="00AA342E">
            <w:pPr>
              <w:pStyle w:val="BodyTextIndent2"/>
              <w:widowControl w:val="0"/>
              <w:spacing w:line="240" w:lineRule="auto"/>
              <w:ind w:firstLine="0"/>
              <w:jc w:val="left"/>
              <w:rPr>
                <w:rFonts w:ascii="Arial Unicode" w:hAnsi="Arial Unicode" w:cs="Arial Unicode"/>
                <w:b/>
                <w:bCs/>
                <w:i/>
                <w:iCs/>
                <w:sz w:val="18"/>
                <w:szCs w:val="18"/>
              </w:rPr>
            </w:pPr>
            <w:r w:rsidRPr="00AA342E">
              <w:rPr>
                <w:rFonts w:ascii="Arial Unicode" w:hAnsi="Arial Unicode" w:cs="Arial Unicode"/>
                <w:b/>
                <w:bCs/>
                <w:i/>
                <w:iCs/>
                <w:sz w:val="18"/>
                <w:szCs w:val="18"/>
              </w:rPr>
              <w:t>Вода в бутылках</w:t>
            </w:r>
          </w:p>
        </w:tc>
      </w:tr>
    </w:tbl>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FC7F55" w:rsidRPr="00D14CB5" w:rsidRDefault="00FC7F55"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C7F55" w:rsidRPr="00D14CB5" w:rsidRDefault="00FC7F55"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FC7F55" w:rsidRPr="00D14CB5" w:rsidRDefault="00FC7F55"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FC7F55" w:rsidRPr="00D14CB5" w:rsidRDefault="00FC7F55"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FC7F55" w:rsidRPr="00D14CB5" w:rsidRDefault="00FC7F55"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FC7F55" w:rsidRPr="00D14CB5" w:rsidRDefault="00FC7F55"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C7F55" w:rsidRPr="00D14CB5" w:rsidRDefault="00FC7F55"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FC7F55" w:rsidRPr="00D14CB5" w:rsidRDefault="00FC7F55"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w:t>
      </w:r>
      <w:r>
        <w:rPr>
          <w:rFonts w:ascii="Arial Unicode" w:hAnsi="Arial Unicode" w:cs="Arial Unicode"/>
          <w:sz w:val="18"/>
          <w:szCs w:val="18"/>
        </w:rPr>
        <w:t>/4, г. Еревана не позднее, чем 15:00</w:t>
      </w:r>
      <w:r w:rsidRPr="00D14CB5">
        <w:rPr>
          <w:rFonts w:ascii="Arial Unicode" w:hAnsi="Arial Unicode" w:cs="Arial Unicode"/>
          <w:sz w:val="18"/>
          <w:szCs w:val="18"/>
        </w:rPr>
        <w:t xml:space="preserve"> 1</w:t>
      </w:r>
      <w:r w:rsidRPr="00FA31E3">
        <w:rPr>
          <w:rFonts w:ascii="Arial Unicode" w:hAnsi="Arial Unicode" w:cs="Arial Unicode"/>
          <w:sz w:val="18"/>
          <w:szCs w:val="18"/>
        </w:rPr>
        <w:t>8</w:t>
      </w:r>
      <w:r w:rsidRPr="00D14CB5">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C7F55" w:rsidRPr="00D14CB5" w:rsidRDefault="00FC7F55"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C7F55" w:rsidRPr="00D14CB5" w:rsidRDefault="00FC7F55"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FC7F55" w:rsidRPr="00D14CB5" w:rsidRDefault="00FC7F55"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FC7F55" w:rsidRPr="00F70D0A"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FC7F55" w:rsidRPr="00F70D0A"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7F55" w:rsidRPr="00F70D0A" w:rsidRDefault="00FC7F55"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7F55" w:rsidRPr="00F70D0A" w:rsidRDefault="00FC7F55" w:rsidP="002E0382">
      <w:pPr>
        <w:pStyle w:val="norm"/>
        <w:widowControl w:val="0"/>
        <w:spacing w:line="240" w:lineRule="auto"/>
        <w:ind w:firstLine="0"/>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C7F55" w:rsidRPr="00D14CB5" w:rsidRDefault="00FC7F55"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FC7F55" w:rsidRPr="00F70D0A"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C7F55" w:rsidRPr="00F70D0A" w:rsidRDefault="00FC7F55" w:rsidP="002E0382">
      <w:pPr>
        <w:pStyle w:val="norm"/>
        <w:widowControl w:val="0"/>
        <w:tabs>
          <w:tab w:val="left" w:pos="1134"/>
        </w:tabs>
        <w:spacing w:line="240" w:lineRule="auto"/>
        <w:ind w:firstLine="567"/>
        <w:rPr>
          <w:rFonts w:ascii="Arial Unicode" w:hAnsi="Arial Unicode" w:cs="Arial Unicode"/>
          <w:sz w:val="18"/>
          <w:szCs w:val="18"/>
        </w:rPr>
      </w:pPr>
    </w:p>
    <w:p w:rsidR="00FC7F55" w:rsidRPr="00D14CB5"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FC7F55" w:rsidRPr="00D14CB5"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C7F55" w:rsidRPr="00F70D0A"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7F55" w:rsidRPr="00F70D0A"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w:t>
      </w:r>
      <w:r w:rsidRPr="00FA31E3">
        <w:rPr>
          <w:rFonts w:ascii="Arial Unicode" w:hAnsi="Arial Unicode" w:cs="Arial Unicode"/>
          <w:sz w:val="18"/>
          <w:szCs w:val="18"/>
        </w:rPr>
        <w:t>8</w:t>
      </w:r>
      <w:r>
        <w:rPr>
          <w:rFonts w:ascii="Arial Unicode" w:hAnsi="Arial Unicode" w:cs="Arial Unicode"/>
          <w:sz w:val="18"/>
          <w:szCs w:val="18"/>
        </w:rPr>
        <w:t>-ый день в 15:00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C7F55" w:rsidRPr="00D14CB5"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FC7F55" w:rsidRPr="00D14CB5"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FC7F55" w:rsidRPr="00D14CB5"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C7F55" w:rsidRPr="00D14CB5" w:rsidDel="00992C40"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FC7F55" w:rsidRPr="00D14CB5" w:rsidRDefault="00FC7F55"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FC7F55" w:rsidRPr="00D14CB5" w:rsidRDefault="00FC7F5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C7F55" w:rsidRPr="00D14CB5" w:rsidRDefault="00FC7F5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FC7F55" w:rsidRPr="00D14CB5" w:rsidRDefault="00FC7F55"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C7F55" w:rsidRPr="00D14CB5" w:rsidRDefault="00FC7F5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7F55" w:rsidRPr="00D14CB5" w:rsidRDefault="00FC7F55"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C7F55" w:rsidRPr="00D14CB5" w:rsidRDefault="00FC7F55"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C7F55" w:rsidRPr="00D14CB5"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FC7F55" w:rsidRPr="00D14CB5" w:rsidRDefault="00FC7F55"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FC7F55" w:rsidRPr="00D14CB5" w:rsidRDefault="00FC7F55"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7F55" w:rsidRPr="00D14CB5" w:rsidRDefault="00FC7F55"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273DCB">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FC7F55" w:rsidRPr="00F70D0A" w:rsidRDefault="00FC7F55"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C7F55" w:rsidRPr="00F70D0A" w:rsidRDefault="00FC7F55" w:rsidP="002E0382">
      <w:pPr>
        <w:pStyle w:val="BodyTextIndent2"/>
        <w:widowControl w:val="0"/>
        <w:spacing w:line="240" w:lineRule="auto"/>
        <w:ind w:firstLine="567"/>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C7F55" w:rsidRPr="00F70D0A" w:rsidRDefault="00FC7F55"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FC7F55" w:rsidRPr="00F70D0A" w:rsidRDefault="00FC7F55"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FC7F55" w:rsidRPr="00F77F4A"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C7F55" w:rsidRPr="00F70D0A"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C7F55" w:rsidRPr="00F77F4A" w:rsidRDefault="00FC7F55"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FC7F55" w:rsidRPr="007A11AB"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FC7F55" w:rsidRPr="00D14CB5" w:rsidRDefault="00FC7F55"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C7F55" w:rsidRPr="00D14CB5" w:rsidRDefault="00FC7F55"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C7F55" w:rsidRPr="00D14CB5" w:rsidRDefault="00FC7F55" w:rsidP="002E0382">
      <w:pPr>
        <w:widowControl w:val="0"/>
        <w:tabs>
          <w:tab w:val="left" w:pos="1276"/>
        </w:tabs>
        <w:ind w:firstLine="567"/>
        <w:jc w:val="both"/>
        <w:rPr>
          <w:rFonts w:ascii="Arial Unicode" w:hAnsi="Arial Unicode" w:cs="Arial Unicode"/>
          <w:sz w:val="18"/>
          <w:szCs w:val="18"/>
        </w:rPr>
      </w:pPr>
    </w:p>
    <w:p w:rsidR="00FC7F55" w:rsidRPr="00D14CB5" w:rsidRDefault="00FC7F5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7F55" w:rsidRPr="00D14CB5" w:rsidRDefault="00FC7F55" w:rsidP="002E0382">
      <w:pPr>
        <w:rPr>
          <w:rFonts w:ascii="Arial Unicode" w:hAnsi="Arial Unicode" w:cs="Arial Unicode"/>
          <w:b/>
          <w:bCs/>
          <w:sz w:val="18"/>
          <w:szCs w:val="18"/>
        </w:rPr>
      </w:pPr>
    </w:p>
    <w:p w:rsidR="00FC7F55" w:rsidRPr="00D14CB5"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C7F55" w:rsidRPr="00D14CB5" w:rsidRDefault="00FC7F55"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FC7F55" w:rsidRPr="00D14CB5" w:rsidRDefault="00FC7F55" w:rsidP="002E0382">
      <w:pPr>
        <w:widowControl w:val="0"/>
        <w:jc w:val="center"/>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FC7F55" w:rsidRPr="00F70D0A"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FC7F55" w:rsidRPr="00F70D0A" w:rsidRDefault="00FC7F55"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FC7F55" w:rsidRPr="00F51486" w:rsidRDefault="00FC7F55"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FC7F55" w:rsidRPr="00D14CB5" w:rsidRDefault="00FC7F55"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FC7F55" w:rsidRPr="00D14CB5" w:rsidRDefault="00FC7F55" w:rsidP="002E0382">
      <w:pPr>
        <w:widowControl w:val="0"/>
        <w:tabs>
          <w:tab w:val="left" w:pos="1134"/>
        </w:tabs>
        <w:ind w:firstLine="567"/>
        <w:jc w:val="both"/>
        <w:rPr>
          <w:rFonts w:ascii="Arial Unicode" w:hAnsi="Arial Unicode" w:cs="Arial Unicode"/>
          <w:sz w:val="18"/>
          <w:szCs w:val="18"/>
        </w:rPr>
      </w:pPr>
    </w:p>
    <w:p w:rsidR="00FC7F55" w:rsidRPr="00D14CB5" w:rsidRDefault="00FC7F55" w:rsidP="002E0382">
      <w:pPr>
        <w:widowControl w:val="0"/>
        <w:tabs>
          <w:tab w:val="left" w:pos="1134"/>
        </w:tabs>
        <w:ind w:firstLine="567"/>
        <w:jc w:val="both"/>
        <w:rPr>
          <w:rFonts w:ascii="Arial Unicode" w:hAnsi="Arial Unicode" w:cs="Arial Unicode"/>
          <w:sz w:val="18"/>
          <w:szCs w:val="18"/>
        </w:rPr>
      </w:pPr>
    </w:p>
    <w:p w:rsidR="00FC7F55" w:rsidRPr="00D14CB5" w:rsidRDefault="00FC7F55" w:rsidP="002E0382">
      <w:pPr>
        <w:widowControl w:val="0"/>
        <w:tabs>
          <w:tab w:val="left" w:pos="1134"/>
        </w:tabs>
        <w:ind w:firstLine="567"/>
        <w:jc w:val="both"/>
        <w:rPr>
          <w:rFonts w:ascii="Arial Unicode" w:hAnsi="Arial Unicode" w:cs="Arial Unicode"/>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p>
    <w:p w:rsidR="00FC7F55" w:rsidRPr="00D14CB5" w:rsidRDefault="00FC7F55"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FC7F55" w:rsidRPr="00D14CB5" w:rsidRDefault="00FC7F55"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FC7F55" w:rsidRPr="00D14CB5" w:rsidRDefault="00FC7F55" w:rsidP="002E0382">
      <w:pPr>
        <w:widowControl w:val="0"/>
        <w:jc w:val="center"/>
        <w:rPr>
          <w:rFonts w:ascii="Arial Unicode" w:hAnsi="Arial Unicode" w:cs="Arial Unicode"/>
          <w:sz w:val="18"/>
          <w:szCs w:val="18"/>
        </w:rPr>
      </w:pPr>
    </w:p>
    <w:p w:rsidR="00FC7F55" w:rsidRPr="009712E3"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FC7F55" w:rsidRPr="009712E3" w:rsidRDefault="00FC7F55"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21/33</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FC7F55" w:rsidRPr="009712E3"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FC7F55" w:rsidRPr="00F70D0A" w:rsidRDefault="00FC7F55"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FC7F55" w:rsidRPr="00D14CB5" w:rsidRDefault="00FC7F55" w:rsidP="002E0382">
      <w:pPr>
        <w:jc w:val="both"/>
        <w:rPr>
          <w:rFonts w:ascii="Arial Unicode" w:hAnsi="Arial Unicode" w:cs="Arial Unicode"/>
          <w:sz w:val="18"/>
          <w:szCs w:val="18"/>
        </w:rPr>
      </w:pP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FC7F55" w:rsidRPr="00D14CB5" w:rsidRDefault="00FC7F55"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FC7F55" w:rsidRPr="00D14CB5" w:rsidRDefault="00FC7F55" w:rsidP="002E0382">
      <w:pPr>
        <w:jc w:val="both"/>
        <w:rPr>
          <w:rFonts w:ascii="Arial Unicode" w:hAnsi="Arial Unicode" w:cs="Arial Unicode"/>
          <w:sz w:val="18"/>
          <w:szCs w:val="18"/>
        </w:rPr>
      </w:pP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FC7F55" w:rsidRPr="009712E3" w:rsidRDefault="00FC7F55"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FC7F55" w:rsidRPr="009712E3" w:rsidRDefault="00FC7F55"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FC7F55" w:rsidRPr="009712E3" w:rsidRDefault="00FC7F55"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FC7F55" w:rsidRPr="009712E3" w:rsidRDefault="00FC7F55"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FC7F55" w:rsidRPr="00D14CB5" w:rsidRDefault="00FC7F55" w:rsidP="002E0382">
      <w:pPr>
        <w:tabs>
          <w:tab w:val="left" w:pos="7371"/>
        </w:tabs>
        <w:ind w:left="3544" w:firstLine="3"/>
        <w:jc w:val="both"/>
        <w:rPr>
          <w:rFonts w:ascii="Arial Unicode" w:hAnsi="Arial Unicode" w:cs="Arial Unicode"/>
          <w:sz w:val="18"/>
          <w:szCs w:val="18"/>
        </w:rPr>
      </w:pP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FC7F55" w:rsidRPr="009712E3" w:rsidRDefault="00FC7F55"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FC7F55" w:rsidRPr="00D14CB5" w:rsidRDefault="00FC7F55"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21/33</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C7F55" w:rsidRPr="00D14CB5" w:rsidRDefault="00FC7F55"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21/33</w:t>
      </w:r>
    </w:p>
    <w:p w:rsidR="00FC7F55" w:rsidRPr="00D14CB5" w:rsidRDefault="00FC7F55"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FC7F55" w:rsidRPr="00D14CB5" w:rsidRDefault="00FC7F55"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FC7F55" w:rsidRPr="00D14CB5" w:rsidRDefault="00FC7F55"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FC7F55" w:rsidRPr="009712E3" w:rsidRDefault="00FC7F55"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FC7F55" w:rsidRPr="00D14CB5" w:rsidRDefault="00FC7F55"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FC7F55" w:rsidRPr="00D14CB5" w:rsidRDefault="00FC7F55"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FC7F55" w:rsidRPr="00D14CB5" w:rsidRDefault="00FC7F55"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FC7F55" w:rsidRPr="00D14CB5">
        <w:tc>
          <w:tcPr>
            <w:tcW w:w="46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C7F55" w:rsidRPr="00D14CB5">
        <w:tc>
          <w:tcPr>
            <w:tcW w:w="46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r>
      <w:tr w:rsidR="00FC7F55" w:rsidRPr="00D14CB5">
        <w:tc>
          <w:tcPr>
            <w:tcW w:w="46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FC7F55" w:rsidRPr="00D14CB5" w:rsidRDefault="00FC7F55" w:rsidP="002E0382">
            <w:pPr>
              <w:pStyle w:val="BodyTextIndent3"/>
              <w:widowControl w:val="0"/>
              <w:spacing w:line="240" w:lineRule="auto"/>
              <w:ind w:firstLine="0"/>
              <w:jc w:val="center"/>
              <w:rPr>
                <w:rFonts w:ascii="Arial Unicode" w:hAnsi="Arial Unicode" w:cs="Arial Unicode"/>
                <w:sz w:val="18"/>
                <w:szCs w:val="18"/>
              </w:rPr>
            </w:pPr>
          </w:p>
        </w:tc>
      </w:tr>
    </w:tbl>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FC7F55" w:rsidRPr="009712E3" w:rsidRDefault="00FC7F55"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FC7F55" w:rsidRPr="00D14CB5" w:rsidRDefault="00FC7F55"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FC7F55" w:rsidRPr="00D14CB5" w:rsidRDefault="00FC7F55" w:rsidP="002E0382">
      <w:pPr>
        <w:tabs>
          <w:tab w:val="left" w:pos="7371"/>
        </w:tabs>
        <w:ind w:left="3544" w:firstLine="3"/>
        <w:jc w:val="both"/>
        <w:rPr>
          <w:rFonts w:ascii="Arial Unicode" w:hAnsi="Arial Unicode" w:cs="Arial Unicode"/>
          <w:sz w:val="18"/>
          <w:szCs w:val="18"/>
          <w:lang w:val="hy-AM"/>
        </w:rPr>
      </w:pPr>
    </w:p>
    <w:p w:rsidR="00FC7F55" w:rsidRPr="00D14CB5" w:rsidRDefault="00FC7F55"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FC7F55" w:rsidRPr="00D14CB5" w:rsidRDefault="00FC7F55"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FC7F55" w:rsidRPr="00D14CB5" w:rsidRDefault="00FC7F55"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FC7F55" w:rsidRPr="00D14CB5" w:rsidRDefault="00FC7F55"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FC7F55" w:rsidRPr="00D14CB5" w:rsidRDefault="00FC7F55"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FC7F55" w:rsidRPr="00D14CB5" w:rsidRDefault="00FC7F55"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FC7F55" w:rsidRPr="00D14CB5" w:rsidRDefault="00FC7F55"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FC7F55" w:rsidRPr="00D14CB5" w:rsidRDefault="00FC7F55" w:rsidP="002E0382">
      <w:pPr>
        <w:pStyle w:val="Heading3"/>
        <w:keepNext w:val="0"/>
        <w:widowControl w:val="0"/>
        <w:spacing w:line="240" w:lineRule="auto"/>
        <w:ind w:left="567" w:right="565"/>
        <w:rPr>
          <w:rFonts w:ascii="Arial Unicode" w:hAnsi="Arial Unicode" w:cs="Arial Unicode"/>
          <w:sz w:val="18"/>
          <w:szCs w:val="18"/>
        </w:rPr>
      </w:pP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FC7F55" w:rsidRPr="00D14CB5" w:rsidRDefault="00FC7F55"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21/33</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FC7F55" w:rsidRPr="00D14CB5">
        <w:tc>
          <w:tcPr>
            <w:tcW w:w="1026" w:type="dxa"/>
            <w:vMerge w:val="restart"/>
            <w:vAlign w:val="center"/>
          </w:tcPr>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FC7F55" w:rsidRPr="00D14CB5">
        <w:trPr>
          <w:trHeight w:val="696"/>
        </w:trPr>
        <w:tc>
          <w:tcPr>
            <w:tcW w:w="1026" w:type="dxa"/>
            <w:vMerge/>
            <w:vAlign w:val="center"/>
          </w:tcPr>
          <w:p w:rsidR="00FC7F55" w:rsidRPr="00D14CB5" w:rsidRDefault="00FC7F55" w:rsidP="002E0382">
            <w:pPr>
              <w:widowControl w:val="0"/>
              <w:jc w:val="center"/>
              <w:rPr>
                <w:rFonts w:ascii="Arial Unicode" w:hAnsi="Arial Unicode" w:cs="Arial Unicode"/>
                <w:b/>
                <w:bCs/>
                <w:sz w:val="18"/>
                <w:szCs w:val="18"/>
              </w:rPr>
            </w:pPr>
          </w:p>
        </w:tc>
        <w:tc>
          <w:tcPr>
            <w:tcW w:w="1681" w:type="dxa"/>
            <w:vAlign w:val="center"/>
          </w:tcPr>
          <w:p w:rsidR="00FC7F55" w:rsidRPr="00D14CB5" w:rsidRDefault="00FC7F5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FC7F55" w:rsidRPr="00D14CB5">
        <w:tc>
          <w:tcPr>
            <w:tcW w:w="1026"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r>
      <w:tr w:rsidR="00FC7F55" w:rsidRPr="00D14CB5">
        <w:tc>
          <w:tcPr>
            <w:tcW w:w="1026"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r>
      <w:tr w:rsidR="00FC7F55" w:rsidRPr="00D14CB5">
        <w:tc>
          <w:tcPr>
            <w:tcW w:w="1026"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FC7F55" w:rsidRPr="00D14CB5" w:rsidRDefault="00FC7F55" w:rsidP="002E0382">
            <w:pPr>
              <w:pStyle w:val="Heading3"/>
              <w:keepNext w:val="0"/>
              <w:widowControl w:val="0"/>
              <w:spacing w:line="240" w:lineRule="auto"/>
              <w:jc w:val="left"/>
              <w:rPr>
                <w:rFonts w:ascii="Arial Unicode" w:hAnsi="Arial Unicode" w:cs="Arial Unicode"/>
                <w:b/>
                <w:bCs/>
                <w:sz w:val="18"/>
                <w:szCs w:val="18"/>
              </w:rPr>
            </w:pPr>
          </w:p>
        </w:tc>
      </w:tr>
    </w:tbl>
    <w:p w:rsidR="00FC7F55" w:rsidRPr="00D14CB5" w:rsidRDefault="00FC7F55" w:rsidP="002E0382">
      <w:pPr>
        <w:widowControl w:val="0"/>
        <w:tabs>
          <w:tab w:val="left" w:pos="6804"/>
        </w:tabs>
        <w:jc w:val="center"/>
        <w:rPr>
          <w:rFonts w:ascii="Arial Unicode" w:hAnsi="Arial Unicode" w:cs="Arial Unicode"/>
          <w:sz w:val="18"/>
          <w:szCs w:val="18"/>
          <w:lang w:val="en-US"/>
        </w:rPr>
      </w:pPr>
    </w:p>
    <w:p w:rsidR="00FC7F55" w:rsidRPr="00D14CB5" w:rsidRDefault="00FC7F55"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FC7F55" w:rsidRPr="00D14CB5" w:rsidRDefault="00FC7F55"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FC7F55" w:rsidRPr="00D14CB5" w:rsidRDefault="00FC7F55" w:rsidP="002E0382">
      <w:pPr>
        <w:widowControl w:val="0"/>
        <w:jc w:val="right"/>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br w:type="page"/>
      </w:r>
    </w:p>
    <w:p w:rsidR="00FC7F55" w:rsidRPr="00D14CB5" w:rsidRDefault="00FC7F55"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D14CB5" w:rsidRDefault="00FC7F55" w:rsidP="002E0382">
      <w:pPr>
        <w:widowControl w:val="0"/>
        <w:ind w:firstLine="567"/>
        <w:jc w:val="center"/>
        <w:rPr>
          <w:rFonts w:ascii="Arial Unicode" w:hAnsi="Arial Unicode" w:cs="Arial Unicode"/>
          <w:sz w:val="18"/>
          <w:szCs w:val="18"/>
        </w:rPr>
      </w:pPr>
    </w:p>
    <w:p w:rsidR="00FC7F55" w:rsidRPr="00D14CB5" w:rsidRDefault="00FC7F55"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FC7F55" w:rsidRPr="00D14CB5" w:rsidRDefault="00FC7F55" w:rsidP="002E0382">
      <w:pPr>
        <w:widowControl w:val="0"/>
        <w:ind w:firstLine="567"/>
        <w:jc w:val="center"/>
        <w:rPr>
          <w:rFonts w:ascii="Arial Unicode" w:hAnsi="Arial Unicode" w:cs="Arial Unicode"/>
          <w:sz w:val="18"/>
          <w:szCs w:val="18"/>
        </w:rPr>
      </w:pP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FC7F55" w:rsidRPr="00D14CB5" w:rsidRDefault="00FC7F55"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FC7F55" w:rsidRPr="00D14CB5">
        <w:trPr>
          <w:trHeight w:val="916"/>
          <w:jc w:val="center"/>
        </w:trPr>
        <w:tc>
          <w:tcPr>
            <w:tcW w:w="1368" w:type="dxa"/>
            <w:tcBorders>
              <w:top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FC7F55"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FC7F55" w:rsidRPr="00D14CB5" w:rsidRDefault="00FC7F55"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FC7F55" w:rsidRPr="00D14CB5" w:rsidRDefault="00FC7F55"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FC7F55" w:rsidRPr="00D14CB5" w:rsidRDefault="00FC7F55"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FC7F55" w:rsidRPr="00D14CB5" w:rsidRDefault="00FC7F55"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FC7F55" w:rsidRPr="00D14CB5" w:rsidRDefault="00FC7F55"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FC7F55" w:rsidRPr="00D14CB5">
        <w:trPr>
          <w:trHeight w:val="20"/>
          <w:jc w:val="center"/>
        </w:trPr>
        <w:tc>
          <w:tcPr>
            <w:tcW w:w="1368" w:type="dxa"/>
            <w:tcBorders>
              <w:top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7F55" w:rsidRPr="00D14CB5" w:rsidRDefault="00FC7F55" w:rsidP="002E0382">
            <w:pPr>
              <w:widowControl w:val="0"/>
              <w:jc w:val="center"/>
              <w:rPr>
                <w:rFonts w:ascii="Arial Unicode" w:hAnsi="Arial Unicode" w:cs="Arial Unicode"/>
                <w:sz w:val="18"/>
                <w:szCs w:val="18"/>
              </w:rPr>
            </w:pPr>
          </w:p>
        </w:tc>
      </w:tr>
      <w:tr w:rsidR="00FC7F55" w:rsidRPr="00D14CB5">
        <w:trPr>
          <w:trHeight w:val="521"/>
          <w:jc w:val="center"/>
        </w:trPr>
        <w:tc>
          <w:tcPr>
            <w:tcW w:w="1368" w:type="dxa"/>
            <w:tcBorders>
              <w:top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7F55" w:rsidRPr="00D14CB5" w:rsidRDefault="00FC7F55" w:rsidP="002E0382">
            <w:pPr>
              <w:widowControl w:val="0"/>
              <w:rPr>
                <w:rFonts w:ascii="Arial Unicode" w:hAnsi="Arial Unicode" w:cs="Arial Unicode"/>
                <w:sz w:val="18"/>
                <w:szCs w:val="18"/>
              </w:rPr>
            </w:pPr>
          </w:p>
        </w:tc>
      </w:tr>
      <w:tr w:rsidR="00FC7F55" w:rsidRPr="00D14CB5">
        <w:trPr>
          <w:trHeight w:val="20"/>
          <w:jc w:val="center"/>
        </w:trPr>
        <w:tc>
          <w:tcPr>
            <w:tcW w:w="1368" w:type="dxa"/>
            <w:tcBorders>
              <w:top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7F55" w:rsidRPr="00D14CB5" w:rsidRDefault="00FC7F55" w:rsidP="002E0382">
            <w:pPr>
              <w:widowControl w:val="0"/>
              <w:jc w:val="center"/>
              <w:rPr>
                <w:rFonts w:ascii="Arial Unicode" w:hAnsi="Arial Unicode" w:cs="Arial Unicode"/>
                <w:sz w:val="18"/>
                <w:szCs w:val="18"/>
              </w:rPr>
            </w:pPr>
          </w:p>
        </w:tc>
      </w:tr>
      <w:tr w:rsidR="00FC7F55" w:rsidRPr="00D14CB5">
        <w:trPr>
          <w:trHeight w:val="20"/>
          <w:jc w:val="center"/>
        </w:trPr>
        <w:tc>
          <w:tcPr>
            <w:tcW w:w="1368" w:type="dxa"/>
            <w:tcBorders>
              <w:top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FC7F55" w:rsidRPr="00D14CB5" w:rsidRDefault="00FC7F5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FC7F55" w:rsidRPr="00D14CB5" w:rsidRDefault="00FC7F55" w:rsidP="002E0382">
            <w:pPr>
              <w:widowControl w:val="0"/>
              <w:jc w:val="center"/>
              <w:rPr>
                <w:rFonts w:ascii="Arial Unicode" w:hAnsi="Arial Unicode" w:cs="Arial Unicode"/>
                <w:sz w:val="18"/>
                <w:szCs w:val="18"/>
              </w:rPr>
            </w:pPr>
          </w:p>
        </w:tc>
      </w:tr>
      <w:tr w:rsidR="00FC7F55" w:rsidRPr="00D14CB5">
        <w:trPr>
          <w:trHeight w:val="270"/>
          <w:jc w:val="center"/>
        </w:trPr>
        <w:tc>
          <w:tcPr>
            <w:tcW w:w="1368" w:type="dxa"/>
            <w:tcBorders>
              <w:top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r>
    </w:tbl>
    <w:p w:rsidR="00FC7F55" w:rsidRPr="00D14CB5" w:rsidRDefault="00FC7F55"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FC7F55" w:rsidRPr="00D14CB5" w:rsidRDefault="00FC7F55"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FC7F55" w:rsidRPr="00D14CB5" w:rsidRDefault="00FC7F55" w:rsidP="002E0382">
      <w:pPr>
        <w:widowControl w:val="0"/>
        <w:jc w:val="both"/>
        <w:rPr>
          <w:rFonts w:ascii="Arial Unicode" w:hAnsi="Arial Unicode" w:cs="Arial Unicode"/>
          <w:sz w:val="18"/>
          <w:szCs w:val="18"/>
          <w:lang w:val="es-ES"/>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FC7F55" w:rsidRPr="00D14CB5" w:rsidRDefault="00FC7F55" w:rsidP="002E0382">
      <w:pP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p>
    <w:p w:rsidR="00FC7F55" w:rsidRPr="00D14CB5" w:rsidRDefault="00FC7F55" w:rsidP="002E0382">
      <w:pPr>
        <w:rPr>
          <w:rFonts w:ascii="Arial Unicode" w:hAnsi="Arial Unicode" w:cs="Arial Unicode"/>
          <w:b/>
          <w:bCs/>
          <w:sz w:val="18"/>
          <w:szCs w:val="18"/>
        </w:rPr>
      </w:pPr>
    </w:p>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FC7F55" w:rsidRPr="00D14CB5" w:rsidRDefault="00FC7F55"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D14CB5" w:rsidRDefault="00FC7F55"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FC7F55" w:rsidRPr="00D14CB5"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FC7F55" w:rsidRPr="00834063" w:rsidRDefault="00FC7F55"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FC7F55" w:rsidRPr="00834063" w:rsidRDefault="00FC7F55"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FC7F55" w:rsidRPr="00834063" w:rsidRDefault="00FC7F55"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FC7F55" w:rsidRPr="00834063" w:rsidRDefault="00FC7F55"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r w:rsidRPr="00834063">
        <w:rPr>
          <w:rFonts w:ascii="Arial Unicode" w:hAnsi="Arial Unicode" w:cs="Arial Unicode"/>
          <w:sz w:val="18"/>
          <w:szCs w:val="18"/>
        </w:rPr>
        <w:t>.</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FC7F55" w:rsidRPr="00834063" w:rsidRDefault="00FC7F55"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FC7F55" w:rsidRPr="00834063" w:rsidRDefault="00FC7F55"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F55" w:rsidRPr="00623515" w:rsidRDefault="00FC7F55"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FC7F55" w:rsidRPr="00F560FB" w:rsidRDefault="00FC7F55"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FC7F55" w:rsidRPr="00623515" w:rsidRDefault="00FC7F55"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FC7F55" w:rsidRPr="00F560FB" w:rsidRDefault="00FC7F55"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FC7F55" w:rsidRPr="00834063" w:rsidRDefault="00FC7F55"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FC7F55" w:rsidRPr="00834063" w:rsidRDefault="00FC7F55"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FC7F55" w:rsidRPr="00F560FB" w:rsidRDefault="00FC7F55"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FC7F55" w:rsidRPr="00834063" w:rsidRDefault="00FC7F5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FC7F55" w:rsidRPr="00834063" w:rsidRDefault="00FC7F5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C7F55" w:rsidRPr="00834063" w:rsidRDefault="00FC7F55"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FC7F55" w:rsidRPr="00834063" w:rsidRDefault="00FC7F55"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834063" w:rsidRDefault="00FC7F55"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D14CB5" w:rsidRDefault="00FC7F5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FC7F55" w:rsidRPr="00D14CB5" w:rsidRDefault="00FC7F5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21/33</w:t>
      </w:r>
    </w:p>
    <w:p w:rsidR="00FC7F55" w:rsidRPr="00F70D0A"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FC7F55" w:rsidRPr="00F70D0A"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FC7F55" w:rsidRPr="00D14CB5">
        <w:tc>
          <w:tcPr>
            <w:tcW w:w="4786" w:type="dxa"/>
          </w:tcPr>
          <w:p w:rsidR="00FC7F55" w:rsidRPr="00D14CB5" w:rsidRDefault="00FC7F55"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FC7F55" w:rsidRPr="00D14CB5" w:rsidRDefault="00FC7F55"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FC7F55" w:rsidRPr="00D14CB5" w:rsidRDefault="00FC7F55"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FC7F55" w:rsidRPr="00D14CB5" w:rsidRDefault="00FC7F55"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FC7F55" w:rsidRPr="00D14CB5" w:rsidRDefault="00FC7F55"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21/33</w:t>
      </w:r>
      <w:r w:rsidRPr="00D14CB5">
        <w:rPr>
          <w:rFonts w:ascii="Arial Unicode" w:hAnsi="Arial Unicode" w:cs="Arial Unicode"/>
          <w:sz w:val="18"/>
          <w:szCs w:val="18"/>
        </w:rPr>
        <w:t>.</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C7F55" w:rsidRPr="00D14CB5" w:rsidDel="00A1321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C7F55" w:rsidRPr="00D14CB5" w:rsidRDefault="00FC7F55"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F70D0A" w:rsidRDefault="00FC7F55"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FC7F55" w:rsidRPr="00F70D0A" w:rsidRDefault="00FC7F55"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FC7F55" w:rsidRPr="004B1CB2" w:rsidRDefault="00FC7F55"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FC7F55" w:rsidRPr="004B1CB2" w:rsidRDefault="00FC7F55" w:rsidP="009C5786">
      <w:pPr>
        <w:widowControl w:val="0"/>
        <w:ind w:right="4250"/>
        <w:jc w:val="center"/>
        <w:rPr>
          <w:rFonts w:ascii="Arial Unicode" w:hAnsi="Arial Unicode" w:cs="Arial Unicode"/>
          <w:sz w:val="14"/>
          <w:szCs w:val="14"/>
        </w:rPr>
      </w:pPr>
    </w:p>
    <w:p w:rsidR="00FC7F55" w:rsidRPr="004B1CB2" w:rsidRDefault="00FC7F55" w:rsidP="009C5786">
      <w:pPr>
        <w:widowControl w:val="0"/>
        <w:ind w:right="4250"/>
        <w:jc w:val="center"/>
        <w:rPr>
          <w:rFonts w:ascii="Arial Unicode" w:hAnsi="Arial Unicode" w:cs="Arial Unicode"/>
          <w:sz w:val="14"/>
          <w:szCs w:val="14"/>
        </w:rPr>
      </w:pPr>
    </w:p>
    <w:p w:rsidR="00FC7F55" w:rsidRPr="004B1CB2" w:rsidRDefault="00FC7F55"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FC7F55" w:rsidRPr="00D14CB5">
        <w:tc>
          <w:tcPr>
            <w:tcW w:w="4673" w:type="dxa"/>
            <w:vAlign w:val="bottom"/>
          </w:tcPr>
          <w:p w:rsidR="00FC7F55" w:rsidRPr="00D14CB5" w:rsidRDefault="00FC7F55"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FC7F55" w:rsidRPr="00D14CB5" w:rsidRDefault="00FC7F55"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jc w:val="right"/>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FC7F55" w:rsidRPr="00D14CB5">
        <w:tc>
          <w:tcPr>
            <w:tcW w:w="4673" w:type="dxa"/>
            <w:vAlign w:val="bottom"/>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7F55" w:rsidRPr="00D14CB5" w:rsidRDefault="00FC7F55"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7F55" w:rsidRPr="00D14CB5" w:rsidRDefault="00FC7F55"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br w:type="page"/>
      </w:r>
    </w:p>
    <w:p w:rsidR="00FC7F55" w:rsidRPr="00D14CB5"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C7F55" w:rsidRPr="00D14CB5">
        <w:trPr>
          <w:tblHeade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FC7F55" w:rsidRPr="00D14CB5">
        <w:trPr>
          <w:tblHeader/>
          <w:jc w:val="center"/>
        </w:trPr>
        <w:tc>
          <w:tcPr>
            <w:tcW w:w="720" w:type="dxa"/>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7F55" w:rsidRPr="00D14CB5">
        <w:trPr>
          <w:jc w:val="center"/>
        </w:trPr>
        <w:tc>
          <w:tcPr>
            <w:tcW w:w="720" w:type="dxa"/>
            <w:vAlign w:val="center"/>
          </w:tcPr>
          <w:p w:rsidR="00FC7F55" w:rsidRPr="00D14CB5" w:rsidDel="0010680B"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FC7F55" w:rsidRPr="00D14CB5" w:rsidRDefault="00FC7F55" w:rsidP="002E0382">
            <w:pPr>
              <w:widowControl w:val="0"/>
              <w:jc w:val="center"/>
              <w:rPr>
                <w:rFonts w:ascii="Arial Unicode" w:hAnsi="Arial Unicode" w:cs="Arial Unicode"/>
                <w:sz w:val="18"/>
                <w:szCs w:val="18"/>
              </w:rPr>
            </w:pP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bl>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21/33</w:t>
      </w: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p>
    <w:p w:rsidR="00FC7F55" w:rsidRPr="00D14CB5" w:rsidRDefault="00FC7F55"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FC7F55" w:rsidRPr="00F70D0A"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FC7F55" w:rsidRPr="00F70D0A" w:rsidRDefault="00FC7F55" w:rsidP="002E0382">
      <w:pPr>
        <w:widowControl w:val="0"/>
        <w:ind w:left="567" w:right="565"/>
        <w:jc w:val="center"/>
        <w:rPr>
          <w:rFonts w:ascii="Arial Unicode" w:hAnsi="Arial Unicode" w:cs="Arial Unicode"/>
          <w:b/>
          <w:bCs/>
          <w:sz w:val="18"/>
          <w:szCs w:val="18"/>
        </w:rPr>
      </w:pPr>
    </w:p>
    <w:p w:rsidR="00FC7F55" w:rsidRPr="00F954AC" w:rsidRDefault="00FC7F55"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FC7F55" w:rsidRPr="00F954AC" w:rsidRDefault="00FC7F55"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FC7F55" w:rsidRPr="00A01911" w:rsidRDefault="00FC7F55"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FC7F55" w:rsidRPr="00F954AC" w:rsidRDefault="00FC7F55"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FC7F55" w:rsidRPr="00A01911" w:rsidRDefault="00FC7F55"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FC7F55" w:rsidRPr="00A01911" w:rsidRDefault="00FC7F55"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FC7F55" w:rsidRPr="00F954AC" w:rsidRDefault="00FC7F55"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FC7F55" w:rsidRPr="00F954AC" w:rsidRDefault="00FC7F55"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FC7F55" w:rsidRPr="00F954AC" w:rsidRDefault="00FC7F55"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FC7F55" w:rsidRPr="00A01911" w:rsidRDefault="00FC7F55"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C7F55" w:rsidRPr="00F954AC" w:rsidRDefault="00FC7F55"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FC7F55" w:rsidRPr="00A01911" w:rsidRDefault="00FC7F55"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F55" w:rsidRPr="00623515" w:rsidRDefault="00FC7F55"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FC7F55" w:rsidRPr="00F954AC" w:rsidRDefault="00FC7F55"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FC7F55" w:rsidRPr="00623515" w:rsidRDefault="00FC7F55"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девяностого рабочего дняследующего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FC7F55" w:rsidRPr="00F954AC" w:rsidRDefault="00FC7F55" w:rsidP="00F954AC">
      <w:pPr>
        <w:pStyle w:val="NormalWeb"/>
        <w:shd w:val="clear" w:color="auto" w:fill="FFFFFF"/>
        <w:spacing w:before="0" w:beforeAutospacing="0" w:after="0" w:afterAutospacing="0"/>
        <w:ind w:left="1416" w:firstLine="708"/>
        <w:jc w:val="both"/>
        <w:rPr>
          <w:rFonts w:ascii="Arial Unicode" w:hAnsi="Arial Unicode" w:cs="Arial Unicode"/>
          <w:sz w:val="14"/>
          <w:szCs w:val="14"/>
        </w:rPr>
      </w:pPr>
      <w:r w:rsidRPr="00A01911">
        <w:rPr>
          <w:rFonts w:ascii="Arial Unicode" w:hAnsi="Arial Unicode" w:cs="Arial Unicode"/>
          <w:sz w:val="18"/>
          <w:szCs w:val="18"/>
          <w:lang w:val="hy-AM"/>
        </w:rPr>
        <w:t>.</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FC7F55" w:rsidRPr="00A01911" w:rsidRDefault="00FC7F55"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7F55" w:rsidRPr="00A01911" w:rsidRDefault="00FC7F55"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FC7F55" w:rsidRPr="00F954AC" w:rsidRDefault="00FC7F55"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FC7F55" w:rsidRPr="00A01911" w:rsidRDefault="00FC7F5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FC7F55" w:rsidRPr="00A01911" w:rsidRDefault="00FC7F5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C7F55" w:rsidRPr="00A01911" w:rsidRDefault="00FC7F55"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FC7F55" w:rsidRPr="00A01911" w:rsidRDefault="00FC7F55"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A01911" w:rsidRDefault="00FC7F55"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21/33</w:t>
      </w:r>
    </w:p>
    <w:p w:rsidR="00FC7F55" w:rsidRPr="00D14CB5" w:rsidRDefault="00FC7F55" w:rsidP="002E0382">
      <w:pPr>
        <w:widowControl w:val="0"/>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FC7F55" w:rsidRPr="00D14CB5">
        <w:tc>
          <w:tcPr>
            <w:tcW w:w="4786" w:type="dxa"/>
          </w:tcPr>
          <w:p w:rsidR="00FC7F55" w:rsidRPr="00D14CB5" w:rsidRDefault="00FC7F55"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FC7F55" w:rsidRPr="00D14CB5" w:rsidRDefault="00FC7F55"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FC7F55" w:rsidRPr="00D14CB5" w:rsidRDefault="00FC7F55" w:rsidP="002E0382">
      <w:pPr>
        <w:widowControl w:val="0"/>
        <w:rPr>
          <w:rFonts w:ascii="Arial Unicode" w:hAnsi="Arial Unicode" w:cs="Arial Unicode"/>
          <w:b/>
          <w:bCs/>
          <w:sz w:val="18"/>
          <w:szCs w:val="18"/>
        </w:rPr>
      </w:pPr>
    </w:p>
    <w:p w:rsidR="00FC7F55" w:rsidRPr="00D14CB5" w:rsidRDefault="00FC7F55"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FC7F55" w:rsidRPr="00D14CB5" w:rsidRDefault="00FC7F55"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FC7F55" w:rsidRPr="00D14CB5" w:rsidRDefault="00FC7F55"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FC7F55" w:rsidRPr="00D14CB5" w:rsidRDefault="00FC7F55"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21/33</w:t>
      </w:r>
      <w:r w:rsidRPr="00D14CB5">
        <w:rPr>
          <w:rFonts w:ascii="Arial Unicode" w:hAnsi="Arial Unicode" w:cs="Arial Unicode"/>
          <w:sz w:val="18"/>
          <w:szCs w:val="18"/>
        </w:rPr>
        <w:t>.</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FC7F55" w:rsidRPr="00D14CB5" w:rsidDel="00A1321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C7F55" w:rsidRPr="00D14CB5" w:rsidRDefault="00FC7F55"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FC7F55" w:rsidRPr="00D14CB5" w:rsidRDefault="00FC7F55"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FC7F55" w:rsidRPr="00D14CB5" w:rsidRDefault="00FC7F55" w:rsidP="002E0382">
      <w:pPr>
        <w:widowControl w:val="0"/>
        <w:jc w:val="center"/>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FC7F55" w:rsidRPr="00D14CB5">
        <w:tc>
          <w:tcPr>
            <w:tcW w:w="9588" w:type="dxa"/>
            <w:gridSpan w:val="2"/>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FC7F55" w:rsidRPr="00D14CB5">
        <w:tc>
          <w:tcPr>
            <w:tcW w:w="9588" w:type="dxa"/>
            <w:gridSpan w:val="2"/>
            <w:vAlign w:val="bottom"/>
          </w:tcPr>
          <w:p w:rsidR="00FC7F55" w:rsidRPr="00D14CB5" w:rsidRDefault="00FC7F55"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FC7F55" w:rsidRPr="00D14CB5">
        <w:tc>
          <w:tcPr>
            <w:tcW w:w="4673" w:type="dxa"/>
            <w:vAlign w:val="bottom"/>
          </w:tcPr>
          <w:p w:rsidR="00FC7F55" w:rsidRPr="00D14CB5" w:rsidRDefault="00FC7F55"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FC7F55" w:rsidRPr="00D14CB5" w:rsidRDefault="00FC7F55"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jc w:val="right"/>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FC7F55" w:rsidRPr="00D14CB5">
        <w:tc>
          <w:tcPr>
            <w:tcW w:w="4673" w:type="dxa"/>
            <w:vAlign w:val="bottom"/>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7F55" w:rsidRPr="00D14CB5" w:rsidRDefault="00FC7F55"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FC7F55" w:rsidRPr="00D14CB5" w:rsidRDefault="00FC7F55"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FC7F55" w:rsidRPr="00D14CB5" w:rsidRDefault="00FC7F55"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FC7F55" w:rsidRPr="00D14CB5" w:rsidRDefault="00FC7F55"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FC7F55" w:rsidRPr="00D14CB5" w:rsidRDefault="00FC7F55" w:rsidP="002E0382">
            <w:pPr>
              <w:widowControl w:val="0"/>
              <w:rPr>
                <w:rFonts w:ascii="Arial Unicode" w:hAnsi="Arial Unicode" w:cs="Arial Unicode"/>
                <w:sz w:val="18"/>
                <w:szCs w:val="18"/>
              </w:rPr>
            </w:pPr>
          </w:p>
          <w:p w:rsidR="00FC7F55" w:rsidRPr="00D14CB5" w:rsidRDefault="00FC7F55"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FC7F55" w:rsidRPr="00D14CB5" w:rsidRDefault="00FC7F55" w:rsidP="002E0382">
      <w:pPr>
        <w:widowControl w:val="0"/>
        <w:jc w:val="center"/>
        <w:rPr>
          <w:rFonts w:ascii="Arial Unicode" w:hAnsi="Arial Unicode" w:cs="Arial Unicode"/>
          <w:sz w:val="18"/>
          <w:szCs w:val="18"/>
        </w:rPr>
      </w:pPr>
    </w:p>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br w:type="page"/>
      </w:r>
    </w:p>
    <w:p w:rsidR="00FC7F55" w:rsidRPr="00D14CB5" w:rsidRDefault="00FC7F55"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FC7F55" w:rsidRPr="00D14CB5">
        <w:trPr>
          <w:tblHeade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FC7F55" w:rsidRPr="00D14CB5">
        <w:trPr>
          <w:tblHeader/>
          <w:jc w:val="center"/>
        </w:trPr>
        <w:tc>
          <w:tcPr>
            <w:tcW w:w="720" w:type="dxa"/>
            <w:vAlign w:val="center"/>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7F55" w:rsidRPr="00D14CB5">
        <w:trPr>
          <w:jc w:val="center"/>
        </w:trPr>
        <w:tc>
          <w:tcPr>
            <w:tcW w:w="720" w:type="dxa"/>
            <w:vAlign w:val="center"/>
          </w:tcPr>
          <w:p w:rsidR="00FC7F55" w:rsidRPr="00D14CB5" w:rsidDel="0010680B"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FC7F55" w:rsidRPr="00D14CB5" w:rsidRDefault="00FC7F55" w:rsidP="002E0382">
            <w:pPr>
              <w:widowControl w:val="0"/>
              <w:jc w:val="center"/>
              <w:rPr>
                <w:rFonts w:ascii="Arial Unicode" w:hAnsi="Arial Unicode" w:cs="Arial Unicode"/>
                <w:sz w:val="18"/>
                <w:szCs w:val="18"/>
              </w:rPr>
            </w:pP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r w:rsidR="00FC7F55" w:rsidRPr="00D14CB5">
        <w:trPr>
          <w:jc w:val="center"/>
        </w:trPr>
        <w:tc>
          <w:tcPr>
            <w:tcW w:w="7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FC7F55" w:rsidRPr="00D14CB5" w:rsidRDefault="00FC7F55" w:rsidP="002E0382">
            <w:pPr>
              <w:widowControl w:val="0"/>
              <w:jc w:val="center"/>
              <w:rPr>
                <w:rFonts w:ascii="Arial Unicode" w:hAnsi="Arial Unicode" w:cs="Arial Unicode"/>
                <w:sz w:val="18"/>
                <w:szCs w:val="18"/>
              </w:rPr>
            </w:pPr>
          </w:p>
        </w:tc>
      </w:tr>
    </w:tbl>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widowControl w:val="0"/>
        <w:ind w:left="567" w:right="565"/>
        <w:jc w:val="center"/>
        <w:rPr>
          <w:rFonts w:ascii="Arial Unicode" w:hAnsi="Arial Unicode" w:cs="Arial Unicode"/>
          <w:b/>
          <w:bCs/>
          <w:sz w:val="18"/>
          <w:szCs w:val="18"/>
        </w:rPr>
      </w:pP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FC7F55" w:rsidRPr="00D14CB5" w:rsidRDefault="00FC7F55"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21/33</w:t>
      </w:r>
    </w:p>
    <w:p w:rsidR="00FC7F55" w:rsidRPr="00D14CB5" w:rsidRDefault="00FC7F55" w:rsidP="002E0382">
      <w:pPr>
        <w:pStyle w:val="BodyTextIndent3"/>
        <w:widowControl w:val="0"/>
        <w:spacing w:line="240" w:lineRule="auto"/>
        <w:jc w:val="right"/>
        <w:rPr>
          <w:rFonts w:ascii="Arial Unicode" w:hAnsi="Arial Unicode" w:cs="Arial Unicode"/>
          <w:b/>
          <w:bCs/>
          <w:sz w:val="18"/>
          <w:szCs w:val="18"/>
        </w:rPr>
      </w:pPr>
    </w:p>
    <w:p w:rsidR="00FC7F55" w:rsidRPr="00D14CB5" w:rsidRDefault="00FC7F55" w:rsidP="002E0382">
      <w:pPr>
        <w:widowControl w:val="0"/>
        <w:ind w:left="-142" w:firstLine="142"/>
        <w:jc w:val="center"/>
        <w:rPr>
          <w:rFonts w:ascii="Arial Unicode" w:hAnsi="Arial Unicode" w:cs="Arial Unicode"/>
          <w:i/>
          <w:iCs/>
          <w:sz w:val="18"/>
          <w:szCs w:val="18"/>
        </w:rPr>
      </w:pPr>
    </w:p>
    <w:p w:rsidR="00FC7F55" w:rsidRPr="00D14CB5" w:rsidRDefault="00FC7F55"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FC7F55" w:rsidRPr="00D14CB5" w:rsidRDefault="00FC7F55"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FC7F55" w:rsidRPr="00D14CB5" w:rsidRDefault="00FC7F55"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21/33</w:t>
      </w:r>
    </w:p>
    <w:tbl>
      <w:tblPr>
        <w:tblW w:w="0" w:type="auto"/>
        <w:tblInd w:w="-106" w:type="dxa"/>
        <w:tblLook w:val="00A0"/>
      </w:tblPr>
      <w:tblGrid>
        <w:gridCol w:w="4643"/>
        <w:gridCol w:w="4643"/>
      </w:tblGrid>
      <w:tr w:rsidR="00FC7F55" w:rsidRPr="00D14CB5">
        <w:tc>
          <w:tcPr>
            <w:tcW w:w="4643" w:type="dxa"/>
          </w:tcPr>
          <w:p w:rsidR="00FC7F55" w:rsidRPr="00D14CB5" w:rsidRDefault="00FC7F55"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FC7F55" w:rsidRPr="00D14CB5" w:rsidRDefault="00FC7F55"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FC7F55" w:rsidRPr="00D14CB5" w:rsidRDefault="00FC7F55" w:rsidP="002E0382">
      <w:pPr>
        <w:widowControl w:val="0"/>
        <w:tabs>
          <w:tab w:val="left" w:pos="720"/>
          <w:tab w:val="left" w:pos="1440"/>
          <w:tab w:val="left" w:pos="8865"/>
        </w:tabs>
        <w:jc w:val="center"/>
        <w:rPr>
          <w:rFonts w:ascii="Arial Unicode" w:hAnsi="Arial Unicode" w:cs="Arial Unicode"/>
          <w:sz w:val="18"/>
          <w:szCs w:val="18"/>
        </w:rPr>
      </w:pPr>
    </w:p>
    <w:p w:rsidR="00FC7F55" w:rsidRPr="00D14CB5" w:rsidRDefault="00FC7F55"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C7F55" w:rsidRPr="00D14CB5" w:rsidRDefault="00FC7F55" w:rsidP="002E0382">
      <w:pPr>
        <w:widowControl w:val="0"/>
        <w:ind w:firstLine="709"/>
        <w:jc w:val="both"/>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C7F55" w:rsidRPr="00D14CB5" w:rsidRDefault="00FC7F55" w:rsidP="002E0382">
      <w:pPr>
        <w:widowControl w:val="0"/>
        <w:ind w:firstLine="709"/>
        <w:jc w:val="both"/>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FC7F55" w:rsidRPr="00D14CB5" w:rsidRDefault="00FC7F5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FC7F55" w:rsidRPr="00D14CB5" w:rsidRDefault="00FC7F5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C7F55" w:rsidRPr="00D14CB5" w:rsidRDefault="00FC7F55"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FC7F55" w:rsidRPr="00D14CB5" w:rsidRDefault="00FC7F55"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FC7F55" w:rsidRPr="00D14CB5" w:rsidRDefault="00FC7F55"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C7F55" w:rsidRPr="00D14CB5" w:rsidRDefault="00FC7F55"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FC7F55" w:rsidRPr="00D14CB5" w:rsidRDefault="00FC7F55" w:rsidP="002E0382">
      <w:pPr>
        <w:widowControl w:val="0"/>
        <w:ind w:firstLine="720"/>
        <w:jc w:val="both"/>
        <w:rPr>
          <w:rFonts w:ascii="Arial Unicode" w:hAnsi="Arial Unicode" w:cs="Arial Unicode"/>
          <w:i/>
          <w:iCs/>
          <w:sz w:val="18"/>
          <w:szCs w:val="18"/>
          <w:u w:val="single"/>
          <w:lang w:val="hy-AM"/>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C7F55" w:rsidRPr="00D14CB5" w:rsidRDefault="00FC7F55" w:rsidP="002E0382">
      <w:pPr>
        <w:widowControl w:val="0"/>
        <w:tabs>
          <w:tab w:val="left" w:pos="1134"/>
        </w:tabs>
        <w:ind w:firstLine="567"/>
        <w:jc w:val="both"/>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FC7F55" w:rsidRPr="00D14CB5" w:rsidRDefault="00FC7F55" w:rsidP="002E0382">
      <w:pPr>
        <w:rPr>
          <w:rFonts w:ascii="Arial Unicode" w:hAnsi="Arial Unicode" w:cs="Arial Unicode"/>
          <w:sz w:val="18"/>
          <w:szCs w:val="18"/>
          <w:lang w:val="hy-AM"/>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C7F55" w:rsidRPr="00D14CB5" w:rsidRDefault="00FC7F55" w:rsidP="002E0382">
      <w:pPr>
        <w:widowControl w:val="0"/>
        <w:jc w:val="center"/>
        <w:rPr>
          <w:rFonts w:ascii="Arial Unicode" w:hAnsi="Arial Unicode" w:cs="Arial Unicode"/>
          <w:sz w:val="18"/>
          <w:szCs w:val="18"/>
          <w:lang w:val="hy-AM"/>
        </w:rPr>
      </w:pP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C7F55" w:rsidRPr="00D14CB5" w:rsidRDefault="00FC7F55"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C7F55" w:rsidRPr="00D14CB5" w:rsidRDefault="00FC7F55"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FC7F55" w:rsidRPr="00D14CB5" w:rsidRDefault="00FC7F55"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C7F55" w:rsidRPr="00D14CB5" w:rsidRDefault="00FC7F55"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FC7F55" w:rsidRPr="00D14CB5"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FC7F55" w:rsidRPr="00F70D0A" w:rsidRDefault="00FC7F55"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FC7F55" w:rsidRPr="00D14CB5" w:rsidRDefault="00FC7F55"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FC7F55" w:rsidRPr="00D14CB5">
        <w:tc>
          <w:tcPr>
            <w:tcW w:w="4536"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FC7F55" w:rsidRPr="00D14CB5" w:rsidRDefault="00FC7F55" w:rsidP="002E0382">
            <w:pPr>
              <w:widowControl w:val="0"/>
              <w:jc w:val="center"/>
              <w:rPr>
                <w:rFonts w:ascii="Arial Unicode" w:hAnsi="Arial Unicode" w:cs="Arial Unicode"/>
                <w:sz w:val="18"/>
                <w:szCs w:val="18"/>
              </w:rPr>
            </w:pPr>
          </w:p>
        </w:tc>
        <w:tc>
          <w:tcPr>
            <w:tcW w:w="4343" w:type="dxa"/>
          </w:tcPr>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FC7F55" w:rsidRPr="00D14CB5" w:rsidRDefault="00FC7F55"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FC7F55" w:rsidRPr="00D14CB5" w:rsidRDefault="00FC7F55" w:rsidP="002E0382">
      <w:pPr>
        <w:widowControl w:val="0"/>
        <w:rPr>
          <w:rFonts w:ascii="Arial Unicode" w:hAnsi="Arial Unicode" w:cs="Arial Unicode"/>
          <w:sz w:val="18"/>
          <w:szCs w:val="18"/>
        </w:rPr>
      </w:pPr>
    </w:p>
    <w:p w:rsidR="00FC7F55" w:rsidRPr="00FB7396" w:rsidRDefault="00FC7F55"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FC7F55" w:rsidRPr="00FB7396" w:rsidRDefault="00FC7F55"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21/33</w:t>
      </w:r>
    </w:p>
    <w:p w:rsidR="00FC7F55" w:rsidRPr="00D14CB5" w:rsidRDefault="00FC7F5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FC7F55" w:rsidRPr="00F70D0A" w:rsidRDefault="00FC7F55" w:rsidP="002E0382">
      <w:pPr>
        <w:widowControl w:val="0"/>
        <w:jc w:val="center"/>
        <w:rPr>
          <w:rFonts w:ascii="Arial Unicode" w:hAnsi="Arial Unicode" w:cs="Arial Unicode"/>
          <w:sz w:val="18"/>
          <w:szCs w:val="18"/>
        </w:rPr>
      </w:pPr>
    </w:p>
    <w:p w:rsidR="00FC7F55" w:rsidRPr="00F70D0A" w:rsidRDefault="00FC7F55"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FC7F55" w:rsidRPr="00F70D0A" w:rsidRDefault="00FC7F55"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FC7F55" w:rsidRPr="00D14CB5">
        <w:tc>
          <w:tcPr>
            <w:tcW w:w="9892" w:type="dxa"/>
            <w:gridSpan w:val="16"/>
          </w:tcPr>
          <w:p w:rsidR="00FC7F55" w:rsidRPr="00D14CB5" w:rsidRDefault="00FC7F55"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FC7F55" w:rsidRPr="00D14CB5">
        <w:tc>
          <w:tcPr>
            <w:tcW w:w="960" w:type="dxa"/>
            <w:vAlign w:val="center"/>
          </w:tcPr>
          <w:p w:rsidR="00FC7F55" w:rsidRPr="00D14CB5" w:rsidRDefault="00FC7F5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FC7F55" w:rsidRPr="00D14CB5" w:rsidRDefault="00FC7F5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FC7F55" w:rsidRPr="00D14CB5" w:rsidRDefault="00FC7F55"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FC7F55" w:rsidRPr="00D14CB5" w:rsidRDefault="00FC7F55"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FC7F55" w:rsidRPr="00D14CB5">
        <w:trPr>
          <w:cantSplit/>
          <w:trHeight w:val="1538"/>
        </w:trPr>
        <w:tc>
          <w:tcPr>
            <w:tcW w:w="960" w:type="dxa"/>
          </w:tcPr>
          <w:p w:rsidR="00FC7F55" w:rsidRPr="00D14CB5" w:rsidRDefault="00FC7F55" w:rsidP="002E0382">
            <w:pPr>
              <w:jc w:val="center"/>
              <w:rPr>
                <w:rFonts w:ascii="Arial Unicode" w:hAnsi="Arial Unicode" w:cs="Arial Unicode"/>
                <w:sz w:val="18"/>
                <w:szCs w:val="18"/>
                <w:lang w:val="es-ES"/>
              </w:rPr>
            </w:pPr>
          </w:p>
        </w:tc>
        <w:tc>
          <w:tcPr>
            <w:tcW w:w="1320" w:type="dxa"/>
          </w:tcPr>
          <w:p w:rsidR="00FC7F55" w:rsidRPr="00D14CB5" w:rsidRDefault="00FC7F55" w:rsidP="002E0382">
            <w:pPr>
              <w:jc w:val="center"/>
              <w:rPr>
                <w:rFonts w:ascii="Arial Unicode" w:hAnsi="Arial Unicode" w:cs="Arial Unicode"/>
                <w:sz w:val="18"/>
                <w:szCs w:val="18"/>
                <w:lang w:val="es-ES"/>
              </w:rPr>
            </w:pPr>
          </w:p>
        </w:tc>
        <w:tc>
          <w:tcPr>
            <w:tcW w:w="1200" w:type="dxa"/>
          </w:tcPr>
          <w:p w:rsidR="00FC7F55" w:rsidRPr="00D14CB5" w:rsidRDefault="00FC7F55" w:rsidP="002E0382">
            <w:pPr>
              <w:jc w:val="center"/>
              <w:rPr>
                <w:rFonts w:ascii="Arial Unicode" w:hAnsi="Arial Unicode" w:cs="Arial Unicode"/>
                <w:sz w:val="18"/>
                <w:szCs w:val="18"/>
                <w:lang w:val="es-ES"/>
              </w:rPr>
            </w:pP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FC7F55" w:rsidRPr="00D14CB5" w:rsidRDefault="00FC7F55"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FC7F55" w:rsidRPr="00083D0B" w:rsidRDefault="00FC7F55"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FC7F55" w:rsidRPr="00D14CB5">
        <w:trPr>
          <w:cantSplit/>
          <w:trHeight w:val="1538"/>
        </w:trPr>
        <w:tc>
          <w:tcPr>
            <w:tcW w:w="960" w:type="dxa"/>
            <w:vAlign w:val="center"/>
          </w:tcPr>
          <w:p w:rsidR="00FC7F55" w:rsidRPr="00083D0B"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FC7F55" w:rsidRPr="007F6023" w:rsidRDefault="00FC7F55"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продукты</w:t>
            </w:r>
          </w:p>
        </w:tc>
        <w:tc>
          <w:tcPr>
            <w:tcW w:w="6412" w:type="dxa"/>
            <w:gridSpan w:val="13"/>
            <w:vAlign w:val="center"/>
          </w:tcPr>
          <w:p w:rsidR="00FC7F55" w:rsidRPr="001F53E3" w:rsidRDefault="00FC7F55"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FC7F55" w:rsidRPr="00D14CB5" w:rsidRDefault="00FC7F55"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FC7F55" w:rsidRPr="00D14CB5" w:rsidRDefault="00FC7F55" w:rsidP="002E0382">
      <w:pPr>
        <w:widowControl w:val="0"/>
        <w:jc w:val="right"/>
        <w:rPr>
          <w:rFonts w:ascii="Arial Unicode" w:hAnsi="Arial Unicode" w:cs="Arial Unicode"/>
          <w:sz w:val="18"/>
          <w:szCs w:val="18"/>
        </w:rPr>
      </w:pPr>
    </w:p>
    <w:p w:rsidR="00FC7F55" w:rsidRPr="00D14CB5" w:rsidRDefault="00FC7F55" w:rsidP="002E0382">
      <w:pPr>
        <w:widowControl w:val="0"/>
        <w:jc w:val="right"/>
        <w:rPr>
          <w:rFonts w:ascii="Arial Unicode" w:hAnsi="Arial Unicode" w:cs="Arial Unicode"/>
          <w:sz w:val="18"/>
          <w:szCs w:val="18"/>
        </w:rPr>
      </w:pPr>
    </w:p>
    <w:p w:rsidR="00FC7F55" w:rsidRPr="00D14CB5" w:rsidRDefault="00FC7F55" w:rsidP="002E0382">
      <w:pPr>
        <w:widowControl w:val="0"/>
        <w:rPr>
          <w:rFonts w:ascii="Arial Unicode" w:hAnsi="Arial Unicode" w:cs="Arial Unicode"/>
          <w:i/>
          <w:iCs/>
          <w:sz w:val="18"/>
          <w:szCs w:val="18"/>
        </w:rPr>
      </w:pPr>
    </w:p>
    <w:p w:rsidR="00FC7F55" w:rsidRPr="00D14CB5" w:rsidRDefault="00FC7F55"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FC7F55" w:rsidRPr="00D14CB5">
        <w:trPr>
          <w:jc w:val="center"/>
        </w:trPr>
        <w:tc>
          <w:tcPr>
            <w:tcW w:w="4536" w:type="dxa"/>
          </w:tcPr>
          <w:p w:rsidR="00FC7F55" w:rsidRPr="00F70D0A"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FC7F55" w:rsidRPr="00F70D0A" w:rsidRDefault="00FC7F55" w:rsidP="002E0382">
            <w:pPr>
              <w:widowControl w:val="0"/>
              <w:jc w:val="center"/>
              <w:rPr>
                <w:rFonts w:ascii="Arial Unicode" w:hAnsi="Arial Unicode" w:cs="Arial Unicode"/>
                <w:b/>
                <w:bCs/>
                <w:sz w:val="18"/>
                <w:szCs w:val="18"/>
              </w:rPr>
            </w:pP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FC7F55" w:rsidRPr="00D14CB5" w:rsidRDefault="00FC7F55"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FC7F55" w:rsidRPr="00D14CB5" w:rsidRDefault="00FC7F55" w:rsidP="002E0382">
            <w:pPr>
              <w:jc w:val="center"/>
              <w:rPr>
                <w:rFonts w:ascii="Arial Unicode" w:hAnsi="Arial Unicode" w:cs="Arial Unicode"/>
                <w:sz w:val="18"/>
                <w:szCs w:val="18"/>
              </w:rPr>
            </w:pP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FC7F55" w:rsidRPr="00D14CB5" w:rsidRDefault="00FC7F55" w:rsidP="002E0382">
            <w:pPr>
              <w:widowControl w:val="0"/>
              <w:jc w:val="center"/>
              <w:rPr>
                <w:rFonts w:ascii="Arial Unicode" w:hAnsi="Arial Unicode" w:cs="Arial Unicode"/>
                <w:sz w:val="18"/>
                <w:szCs w:val="18"/>
              </w:rPr>
            </w:pPr>
          </w:p>
        </w:tc>
        <w:tc>
          <w:tcPr>
            <w:tcW w:w="4343" w:type="dxa"/>
          </w:tcPr>
          <w:p w:rsidR="00FC7F55" w:rsidRDefault="00FC7F55"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FC7F55" w:rsidRDefault="00FC7F55" w:rsidP="002E0382">
            <w:pPr>
              <w:widowControl w:val="0"/>
              <w:jc w:val="center"/>
              <w:rPr>
                <w:rFonts w:ascii="Arial Unicode" w:hAnsi="Arial Unicode" w:cs="Arial Unicode"/>
                <w:b/>
                <w:bCs/>
                <w:sz w:val="18"/>
                <w:szCs w:val="18"/>
                <w:lang w:val="en-US"/>
              </w:rPr>
            </w:pPr>
          </w:p>
          <w:p w:rsidR="00FC7F55" w:rsidRDefault="00FC7F55" w:rsidP="002E0382">
            <w:pPr>
              <w:widowControl w:val="0"/>
              <w:jc w:val="center"/>
              <w:rPr>
                <w:rFonts w:ascii="Arial Unicode" w:hAnsi="Arial Unicode" w:cs="Arial Unicode"/>
                <w:b/>
                <w:bCs/>
                <w:sz w:val="18"/>
                <w:szCs w:val="18"/>
                <w:lang w:val="en-US"/>
              </w:rPr>
            </w:pPr>
          </w:p>
          <w:p w:rsidR="00FC7F55" w:rsidRDefault="00FC7F55" w:rsidP="002E0382">
            <w:pPr>
              <w:widowControl w:val="0"/>
              <w:jc w:val="center"/>
              <w:rPr>
                <w:rFonts w:ascii="Arial Unicode" w:hAnsi="Arial Unicode" w:cs="Arial Unicode"/>
                <w:b/>
                <w:bCs/>
                <w:sz w:val="18"/>
                <w:szCs w:val="18"/>
                <w:lang w:val="en-US"/>
              </w:rPr>
            </w:pPr>
          </w:p>
          <w:p w:rsidR="00FC7F55" w:rsidRDefault="00FC7F55" w:rsidP="002E0382">
            <w:pPr>
              <w:widowControl w:val="0"/>
              <w:jc w:val="center"/>
              <w:rPr>
                <w:rFonts w:ascii="Arial Unicode" w:hAnsi="Arial Unicode" w:cs="Arial Unicode"/>
                <w:b/>
                <w:bCs/>
                <w:sz w:val="18"/>
                <w:szCs w:val="18"/>
                <w:lang w:val="en-US"/>
              </w:rPr>
            </w:pPr>
          </w:p>
          <w:p w:rsidR="00FC7F55" w:rsidRDefault="00FC7F55" w:rsidP="002E0382">
            <w:pPr>
              <w:widowControl w:val="0"/>
              <w:jc w:val="center"/>
              <w:rPr>
                <w:rFonts w:ascii="Arial Unicode" w:hAnsi="Arial Unicode" w:cs="Arial Unicode"/>
                <w:b/>
                <w:bCs/>
                <w:sz w:val="18"/>
                <w:szCs w:val="18"/>
                <w:lang w:val="en-US"/>
              </w:rPr>
            </w:pPr>
          </w:p>
          <w:p w:rsidR="00FC7F55" w:rsidRDefault="00FC7F55" w:rsidP="002E0382">
            <w:pPr>
              <w:widowControl w:val="0"/>
              <w:jc w:val="center"/>
              <w:rPr>
                <w:rFonts w:ascii="Arial Unicode" w:hAnsi="Arial Unicode" w:cs="Arial Unicode"/>
                <w:b/>
                <w:bCs/>
                <w:sz w:val="18"/>
                <w:szCs w:val="18"/>
                <w:lang w:val="en-US"/>
              </w:rPr>
            </w:pPr>
          </w:p>
          <w:p w:rsidR="00FC7F55" w:rsidRPr="00FB7396" w:rsidRDefault="00FC7F55" w:rsidP="002E0382">
            <w:pPr>
              <w:widowControl w:val="0"/>
              <w:jc w:val="center"/>
              <w:rPr>
                <w:rFonts w:ascii="Arial Unicode" w:hAnsi="Arial Unicode" w:cs="Arial Unicode"/>
                <w:b/>
                <w:bCs/>
                <w:sz w:val="18"/>
                <w:szCs w:val="18"/>
                <w:lang w:val="en-US"/>
              </w:rPr>
            </w:pPr>
          </w:p>
          <w:p w:rsidR="00FC7F55" w:rsidRPr="00D14CB5" w:rsidRDefault="00FC7F55"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7F55" w:rsidRPr="00D14CB5" w:rsidRDefault="00FC7F55" w:rsidP="002E0382">
      <w:pPr>
        <w:widowControl w:val="0"/>
        <w:rPr>
          <w:rFonts w:ascii="Arial Unicode" w:hAnsi="Arial Unicode" w:cs="Arial Unicode"/>
          <w:sz w:val="18"/>
          <w:szCs w:val="18"/>
        </w:rPr>
        <w:sectPr w:rsidR="00FC7F55" w:rsidRPr="00D14CB5" w:rsidSect="00183055">
          <w:footerReference w:type="default" r:id="rId10"/>
          <w:footnotePr>
            <w:pos w:val="beneathText"/>
          </w:footnotePr>
          <w:pgSz w:w="11906" w:h="16838" w:code="9"/>
          <w:pgMar w:top="899" w:right="1418" w:bottom="899" w:left="1418" w:header="561" w:footer="561" w:gutter="0"/>
          <w:cols w:space="720"/>
        </w:sectPr>
      </w:pPr>
    </w:p>
    <w:p w:rsidR="00FC7F55" w:rsidRPr="00FB7396" w:rsidRDefault="00FC7F55"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FC7F55" w:rsidRPr="00FB7396" w:rsidRDefault="00FC7F55"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21/33</w:t>
      </w:r>
    </w:p>
    <w:p w:rsidR="00FC7F55" w:rsidRPr="00D14CB5" w:rsidRDefault="00FC7F5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FC7F55" w:rsidRPr="00D14CB5" w:rsidRDefault="00FC7F55"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FC7F55" w:rsidRPr="00D14CB5">
        <w:trPr>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FC7F55" w:rsidRPr="00D14CB5" w:rsidRDefault="00FC7F55" w:rsidP="002E0382">
      <w:pPr>
        <w:widowControl w:val="0"/>
        <w:ind w:firstLine="375"/>
        <w:rPr>
          <w:rFonts w:ascii="Arial Unicode" w:hAnsi="Arial Unicode" w:cs="Arial Unicode"/>
          <w:sz w:val="18"/>
          <w:szCs w:val="18"/>
        </w:rPr>
      </w:pPr>
    </w:p>
    <w:p w:rsidR="00FC7F55" w:rsidRPr="00D14CB5" w:rsidRDefault="00FC7F55"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FC7F55" w:rsidRPr="00D14CB5" w:rsidRDefault="00FC7F55"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FC7F55" w:rsidRPr="00D14CB5" w:rsidRDefault="00FC7F55" w:rsidP="002E0382">
      <w:pPr>
        <w:pStyle w:val="BodyTextIndent"/>
        <w:widowControl w:val="0"/>
        <w:spacing w:after="0" w:line="240" w:lineRule="auto"/>
        <w:ind w:firstLine="0"/>
        <w:jc w:val="center"/>
        <w:rPr>
          <w:rFonts w:ascii="Arial Unicode" w:hAnsi="Arial Unicode" w:cs="Arial Unicode"/>
          <w:b/>
          <w:bCs/>
          <w:i/>
          <w:iCs/>
          <w:sz w:val="18"/>
          <w:szCs w:val="18"/>
        </w:rPr>
      </w:pPr>
    </w:p>
    <w:p w:rsidR="00FC7F55" w:rsidRPr="00D14CB5" w:rsidRDefault="00FC7F55"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FC7F55" w:rsidRPr="00D14CB5" w:rsidRDefault="00FC7F5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FC7F55" w:rsidRPr="00D14CB5" w:rsidRDefault="00FC7F5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FC7F55" w:rsidRPr="00D14CB5" w:rsidRDefault="00FC7F55"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FC7F55" w:rsidRPr="00D14CB5" w:rsidRDefault="00FC7F55"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C7F55" w:rsidRPr="00D14CB5">
        <w:trPr>
          <w:jc w:val="center"/>
        </w:trPr>
        <w:tc>
          <w:tcPr>
            <w:tcW w:w="442" w:type="dxa"/>
            <w:vMerge w:val="restart"/>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FC7F55" w:rsidRPr="00D14CB5" w:rsidRDefault="00FC7F55"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FC7F55" w:rsidRPr="00D14CB5">
        <w:trPr>
          <w:jc w:val="center"/>
        </w:trPr>
        <w:tc>
          <w:tcPr>
            <w:tcW w:w="442" w:type="dxa"/>
            <w:vMerge/>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FC7F55" w:rsidRPr="00D14CB5">
        <w:trPr>
          <w:trHeight w:val="1105"/>
          <w:jc w:val="center"/>
        </w:trPr>
        <w:tc>
          <w:tcPr>
            <w:tcW w:w="442" w:type="dxa"/>
            <w:vMerge/>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r>
      <w:tr w:rsidR="00FC7F55" w:rsidRPr="00D14CB5">
        <w:trPr>
          <w:jc w:val="center"/>
        </w:trPr>
        <w:tc>
          <w:tcPr>
            <w:tcW w:w="442"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r>
      <w:tr w:rsidR="00FC7F55" w:rsidRPr="00D14CB5">
        <w:trPr>
          <w:jc w:val="center"/>
        </w:trPr>
        <w:tc>
          <w:tcPr>
            <w:tcW w:w="442"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FC7F55" w:rsidRPr="00D14CB5" w:rsidRDefault="00FC7F55" w:rsidP="002E0382">
            <w:pPr>
              <w:pStyle w:val="NormalWeb"/>
              <w:widowControl w:val="0"/>
              <w:spacing w:before="0" w:beforeAutospacing="0" w:after="0" w:afterAutospacing="0"/>
              <w:jc w:val="center"/>
              <w:rPr>
                <w:rFonts w:ascii="Arial Unicode" w:hAnsi="Arial Unicode" w:cs="Arial Unicode"/>
                <w:sz w:val="18"/>
                <w:szCs w:val="18"/>
              </w:rPr>
            </w:pPr>
          </w:p>
        </w:tc>
      </w:tr>
    </w:tbl>
    <w:p w:rsidR="00FC7F55" w:rsidRPr="00D14CB5" w:rsidRDefault="00FC7F55" w:rsidP="002E0382">
      <w:pPr>
        <w:widowControl w:val="0"/>
        <w:ind w:firstLine="375"/>
        <w:jc w:val="both"/>
        <w:rPr>
          <w:rFonts w:ascii="Arial Unicode" w:hAnsi="Arial Unicode" w:cs="Arial Unicode"/>
          <w:sz w:val="18"/>
          <w:szCs w:val="18"/>
          <w:lang w:val="en-US"/>
        </w:rPr>
      </w:pPr>
    </w:p>
    <w:p w:rsidR="00FC7F55" w:rsidRPr="00D14CB5" w:rsidRDefault="00FC7F55"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FC7F55" w:rsidRPr="00D14CB5" w:rsidRDefault="00FC7F55"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FC7F55" w:rsidRPr="00D14CB5">
        <w:trPr>
          <w:trHeight w:val="266"/>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FC7F55" w:rsidRPr="00D14CB5">
        <w:trPr>
          <w:trHeight w:val="473"/>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FC7F55" w:rsidRPr="00D14CB5" w:rsidRDefault="00FC7F55"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FC7F55" w:rsidRPr="00D14CB5">
        <w:trPr>
          <w:trHeight w:val="503"/>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FC7F55" w:rsidRPr="00D14CB5" w:rsidRDefault="00FC7F55"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FC7F55" w:rsidRPr="00D14CB5">
        <w:trPr>
          <w:trHeight w:val="281"/>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FC7F55" w:rsidRPr="00D14CB5" w:rsidRDefault="00FC7F55" w:rsidP="002E0382">
      <w:pPr>
        <w:widowControl w:val="0"/>
        <w:jc w:val="right"/>
        <w:rPr>
          <w:rFonts w:ascii="Arial Unicode" w:hAnsi="Arial Unicode" w:cs="Arial Unicode"/>
          <w:b/>
          <w:bCs/>
          <w:sz w:val="18"/>
          <w:szCs w:val="18"/>
        </w:rPr>
      </w:pPr>
    </w:p>
    <w:p w:rsidR="00FC7F55" w:rsidRPr="00FB7396" w:rsidRDefault="00FC7F55"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FC7F55" w:rsidRPr="00FB7396" w:rsidRDefault="00FC7F55"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21/33</w:t>
      </w:r>
    </w:p>
    <w:p w:rsidR="00FC7F55" w:rsidRPr="00D14CB5" w:rsidRDefault="00FC7F55"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FC7F55" w:rsidRPr="00D14CB5" w:rsidRDefault="00FC7F55" w:rsidP="002E0382">
      <w:pPr>
        <w:widowControl w:val="0"/>
        <w:tabs>
          <w:tab w:val="left" w:pos="360"/>
          <w:tab w:val="left" w:pos="540"/>
        </w:tabs>
        <w:jc w:val="center"/>
        <w:rPr>
          <w:rFonts w:ascii="Arial Unicode" w:hAnsi="Arial Unicode" w:cs="Arial Unicode"/>
          <w:b/>
          <w:bCs/>
          <w:sz w:val="18"/>
          <w:szCs w:val="18"/>
        </w:rPr>
      </w:pPr>
    </w:p>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FC7F55" w:rsidRPr="00D14CB5" w:rsidRDefault="00FC7F55"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FC7F55" w:rsidRPr="00D14CB5" w:rsidRDefault="00FC7F55" w:rsidP="002E0382">
      <w:pPr>
        <w:widowControl w:val="0"/>
        <w:tabs>
          <w:tab w:val="left" w:pos="360"/>
          <w:tab w:val="left" w:pos="540"/>
        </w:tabs>
        <w:jc w:val="center"/>
        <w:rPr>
          <w:rFonts w:ascii="Arial Unicode" w:hAnsi="Arial Unicode" w:cs="Arial Unicode"/>
          <w:sz w:val="18"/>
          <w:szCs w:val="18"/>
        </w:rPr>
      </w:pP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FC7F55" w:rsidRPr="00D14CB5" w:rsidRDefault="00FC7F55"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FC7F55" w:rsidRPr="00D14CB5" w:rsidRDefault="00FC7F55"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FC7F55" w:rsidRPr="00D14CB5" w:rsidRDefault="00FC7F55"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FC7F55" w:rsidRPr="00D14CB5" w:rsidRDefault="00FC7F55"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FC7F55" w:rsidRPr="00D14CB5" w:rsidRDefault="00FC7F55"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FC7F55" w:rsidRPr="00D14CB5" w:rsidRDefault="00FC7F55"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C7F55" w:rsidRPr="00D14CB5">
        <w:trPr>
          <w:trHeight w:val="273"/>
          <w:jc w:val="center"/>
        </w:trPr>
        <w:tc>
          <w:tcPr>
            <w:tcW w:w="7698" w:type="dxa"/>
            <w:gridSpan w:val="3"/>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FC7F55" w:rsidRPr="00D14CB5">
        <w:trPr>
          <w:trHeight w:val="273"/>
          <w:jc w:val="center"/>
        </w:trPr>
        <w:tc>
          <w:tcPr>
            <w:tcW w:w="3852" w:type="dxa"/>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FC7F55" w:rsidRPr="00D14CB5">
        <w:trPr>
          <w:trHeight w:val="273"/>
          <w:jc w:val="center"/>
        </w:trPr>
        <w:tc>
          <w:tcPr>
            <w:tcW w:w="3852" w:type="dxa"/>
            <w:vAlign w:val="center"/>
          </w:tcPr>
          <w:p w:rsidR="00FC7F55" w:rsidRPr="00D14CB5" w:rsidRDefault="00FC7F55"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r>
      <w:tr w:rsidR="00FC7F55" w:rsidRPr="00D14CB5">
        <w:trPr>
          <w:trHeight w:val="273"/>
          <w:jc w:val="center"/>
        </w:trPr>
        <w:tc>
          <w:tcPr>
            <w:tcW w:w="3852" w:type="dxa"/>
            <w:vAlign w:val="center"/>
          </w:tcPr>
          <w:p w:rsidR="00FC7F55" w:rsidRPr="00D14CB5" w:rsidRDefault="00FC7F55"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FC7F55" w:rsidRPr="00D14CB5" w:rsidRDefault="00FC7F55" w:rsidP="002E0382">
            <w:pPr>
              <w:widowControl w:val="0"/>
              <w:jc w:val="center"/>
              <w:rPr>
                <w:rFonts w:ascii="Arial Unicode" w:hAnsi="Arial Unicode" w:cs="Arial Unicode"/>
                <w:sz w:val="18"/>
                <w:szCs w:val="18"/>
              </w:rPr>
            </w:pPr>
          </w:p>
        </w:tc>
      </w:tr>
    </w:tbl>
    <w:p w:rsidR="00FC7F55" w:rsidRPr="00D14CB5" w:rsidRDefault="00FC7F55" w:rsidP="002E0382">
      <w:pPr>
        <w:widowControl w:val="0"/>
        <w:tabs>
          <w:tab w:val="left" w:pos="360"/>
          <w:tab w:val="left" w:pos="540"/>
        </w:tabs>
        <w:jc w:val="both"/>
        <w:rPr>
          <w:rFonts w:ascii="Arial Unicode" w:hAnsi="Arial Unicode" w:cs="Arial Unicode"/>
          <w:sz w:val="18"/>
          <w:szCs w:val="18"/>
        </w:rPr>
      </w:pPr>
    </w:p>
    <w:p w:rsidR="00FC7F55" w:rsidRPr="00D14CB5" w:rsidRDefault="00FC7F55"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FC7F55" w:rsidRPr="00D14CB5" w:rsidRDefault="00FC7F55"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FC7F55" w:rsidRPr="00D14CB5" w:rsidRDefault="00FC7F55"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FC7F55" w:rsidRPr="00D14CB5" w:rsidRDefault="00FC7F55"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FC7F55" w:rsidRPr="00D14CB5">
        <w:tc>
          <w:tcPr>
            <w:tcW w:w="4450" w:type="dxa"/>
          </w:tcPr>
          <w:p w:rsidR="00FC7F55" w:rsidRPr="00D14CB5" w:rsidRDefault="00FC7F55"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FC7F55" w:rsidRPr="00D14CB5" w:rsidRDefault="00FC7F55"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FC7F55" w:rsidRPr="00D14CB5" w:rsidRDefault="00FC7F55"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FC7F55" w:rsidRPr="00D14CB5" w:rsidRDefault="00FC7F55"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FC7F55" w:rsidRPr="00D14CB5">
        <w:trPr>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FC7F55" w:rsidRPr="00D14CB5">
        <w:trPr>
          <w:tblCellSpacing w:w="7" w:type="dxa"/>
          <w:jc w:val="center"/>
        </w:trPr>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FC7F55" w:rsidRPr="00D14CB5" w:rsidRDefault="00FC7F55"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FC7F55" w:rsidRPr="00D14CB5" w:rsidRDefault="00FC7F55"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FC7F55" w:rsidRPr="00D14CB5" w:rsidRDefault="00FC7F55" w:rsidP="002E0382">
      <w:pPr>
        <w:widowControl w:val="0"/>
        <w:ind w:left="-142" w:firstLine="142"/>
        <w:jc w:val="center"/>
        <w:rPr>
          <w:rFonts w:ascii="Arial Unicode" w:hAnsi="Arial Unicode" w:cs="Arial Unicode"/>
          <w:b/>
          <w:bCs/>
          <w:sz w:val="18"/>
          <w:szCs w:val="18"/>
        </w:rPr>
      </w:pPr>
    </w:p>
    <w:sectPr w:rsidR="00FC7F55"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F55" w:rsidRDefault="00FC7F55">
      <w:r>
        <w:separator/>
      </w:r>
    </w:p>
  </w:endnote>
  <w:endnote w:type="continuationSeparator" w:id="1">
    <w:p w:rsidR="00FC7F55" w:rsidRDefault="00FC7F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F55" w:rsidRPr="00C861E9" w:rsidRDefault="00FC7F55">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F55" w:rsidRDefault="00FC7F55">
      <w:r>
        <w:separator/>
      </w:r>
    </w:p>
  </w:footnote>
  <w:footnote w:type="continuationSeparator" w:id="1">
    <w:p w:rsidR="00FC7F55" w:rsidRDefault="00FC7F55">
      <w:r>
        <w:continuationSeparator/>
      </w:r>
    </w:p>
  </w:footnote>
  <w:footnote w:id="2">
    <w:p w:rsidR="00FC7F55" w:rsidRPr="008842CE" w:rsidRDefault="00FC7F55"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FC7F55" w:rsidRDefault="00FC7F55" w:rsidP="00C040F3">
      <w:pPr>
        <w:pStyle w:val="FootnoteText"/>
        <w:widowControl w:val="0"/>
        <w:jc w:val="both"/>
      </w:pPr>
    </w:p>
  </w:footnote>
  <w:footnote w:id="3">
    <w:p w:rsidR="00FC7F55" w:rsidRDefault="00FC7F55">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FC7F55" w:rsidRDefault="00FC7F55"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C7F55" w:rsidRDefault="00FC7F55" w:rsidP="006B3E56">
      <w:pPr>
        <w:jc w:val="both"/>
      </w:pPr>
    </w:p>
  </w:footnote>
  <w:footnote w:id="5">
    <w:p w:rsidR="00FC7F55" w:rsidRPr="00D3436F" w:rsidRDefault="00FC7F55"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FC7F55" w:rsidRDefault="00FC7F55" w:rsidP="003C670C">
      <w:pPr>
        <w:widowControl w:val="0"/>
        <w:ind w:right="309"/>
        <w:jc w:val="both"/>
      </w:pPr>
    </w:p>
  </w:footnote>
  <w:footnote w:id="6">
    <w:p w:rsidR="00FC7F55" w:rsidRDefault="00FC7F55" w:rsidP="000A214C">
      <w:pPr>
        <w:pStyle w:val="FootnoteText"/>
        <w:jc w:val="both"/>
      </w:pPr>
    </w:p>
  </w:footnote>
  <w:footnote w:id="7">
    <w:p w:rsidR="00FC7F55" w:rsidRDefault="00FC7F55"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FC7F55" w:rsidRPr="00402BC3" w:rsidRDefault="00FC7F55"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FC7F55" w:rsidRPr="00552088" w:rsidRDefault="00FC7F55"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FC7F55" w:rsidRDefault="00FC7F55" w:rsidP="000D6018">
      <w:pPr>
        <w:pStyle w:val="FootnoteText"/>
        <w:jc w:val="both"/>
      </w:pPr>
    </w:p>
  </w:footnote>
  <w:footnote w:id="9">
    <w:p w:rsidR="00FC7F55" w:rsidRDefault="00FC7F55"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FC7F55" w:rsidRPr="008842CE" w:rsidRDefault="00FC7F55"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7F55" w:rsidRDefault="00FC7F55"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1E9D"/>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67B65"/>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4E3"/>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3DCB"/>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03D"/>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4FC"/>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7BA"/>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1CB2"/>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B0E"/>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BAA"/>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53E"/>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BB9"/>
    <w:rsid w:val="007A5F50"/>
    <w:rsid w:val="007A5FE3"/>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2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42E"/>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6AEC"/>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1E87"/>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2AB"/>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09E"/>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63BA"/>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1E3"/>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F55"/>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673796456">
      <w:marLeft w:val="0"/>
      <w:marRight w:val="0"/>
      <w:marTop w:val="0"/>
      <w:marBottom w:val="0"/>
      <w:divBdr>
        <w:top w:val="none" w:sz="0" w:space="0" w:color="auto"/>
        <w:left w:val="none" w:sz="0" w:space="0" w:color="auto"/>
        <w:bottom w:val="none" w:sz="0" w:space="0" w:color="auto"/>
        <w:right w:val="none" w:sz="0" w:space="0" w:color="auto"/>
      </w:divBdr>
    </w:div>
    <w:div w:id="1673796457">
      <w:marLeft w:val="0"/>
      <w:marRight w:val="0"/>
      <w:marTop w:val="0"/>
      <w:marBottom w:val="0"/>
      <w:divBdr>
        <w:top w:val="none" w:sz="0" w:space="0" w:color="auto"/>
        <w:left w:val="none" w:sz="0" w:space="0" w:color="auto"/>
        <w:bottom w:val="none" w:sz="0" w:space="0" w:color="auto"/>
        <w:right w:val="none" w:sz="0" w:space="0" w:color="auto"/>
      </w:divBdr>
    </w:div>
    <w:div w:id="1673796458">
      <w:marLeft w:val="0"/>
      <w:marRight w:val="0"/>
      <w:marTop w:val="0"/>
      <w:marBottom w:val="0"/>
      <w:divBdr>
        <w:top w:val="none" w:sz="0" w:space="0" w:color="auto"/>
        <w:left w:val="none" w:sz="0" w:space="0" w:color="auto"/>
        <w:bottom w:val="none" w:sz="0" w:space="0" w:color="auto"/>
        <w:right w:val="none" w:sz="0" w:space="0" w:color="auto"/>
      </w:divBdr>
    </w:div>
    <w:div w:id="1673796459">
      <w:marLeft w:val="0"/>
      <w:marRight w:val="0"/>
      <w:marTop w:val="0"/>
      <w:marBottom w:val="0"/>
      <w:divBdr>
        <w:top w:val="none" w:sz="0" w:space="0" w:color="auto"/>
        <w:left w:val="none" w:sz="0" w:space="0" w:color="auto"/>
        <w:bottom w:val="none" w:sz="0" w:space="0" w:color="auto"/>
        <w:right w:val="none" w:sz="0" w:space="0" w:color="auto"/>
      </w:divBdr>
    </w:div>
    <w:div w:id="1673796460">
      <w:marLeft w:val="0"/>
      <w:marRight w:val="0"/>
      <w:marTop w:val="0"/>
      <w:marBottom w:val="0"/>
      <w:divBdr>
        <w:top w:val="none" w:sz="0" w:space="0" w:color="auto"/>
        <w:left w:val="none" w:sz="0" w:space="0" w:color="auto"/>
        <w:bottom w:val="none" w:sz="0" w:space="0" w:color="auto"/>
        <w:right w:val="none" w:sz="0" w:space="0" w:color="auto"/>
      </w:divBdr>
    </w:div>
    <w:div w:id="1673796461">
      <w:marLeft w:val="0"/>
      <w:marRight w:val="0"/>
      <w:marTop w:val="0"/>
      <w:marBottom w:val="0"/>
      <w:divBdr>
        <w:top w:val="none" w:sz="0" w:space="0" w:color="auto"/>
        <w:left w:val="none" w:sz="0" w:space="0" w:color="auto"/>
        <w:bottom w:val="none" w:sz="0" w:space="0" w:color="auto"/>
        <w:right w:val="none" w:sz="0" w:space="0" w:color="auto"/>
      </w:divBdr>
    </w:div>
    <w:div w:id="1673796462">
      <w:marLeft w:val="0"/>
      <w:marRight w:val="0"/>
      <w:marTop w:val="0"/>
      <w:marBottom w:val="0"/>
      <w:divBdr>
        <w:top w:val="none" w:sz="0" w:space="0" w:color="auto"/>
        <w:left w:val="none" w:sz="0" w:space="0" w:color="auto"/>
        <w:bottom w:val="none" w:sz="0" w:space="0" w:color="auto"/>
        <w:right w:val="none" w:sz="0" w:space="0" w:color="auto"/>
      </w:divBdr>
    </w:div>
    <w:div w:id="1673796463">
      <w:marLeft w:val="0"/>
      <w:marRight w:val="0"/>
      <w:marTop w:val="0"/>
      <w:marBottom w:val="0"/>
      <w:divBdr>
        <w:top w:val="none" w:sz="0" w:space="0" w:color="auto"/>
        <w:left w:val="none" w:sz="0" w:space="0" w:color="auto"/>
        <w:bottom w:val="none" w:sz="0" w:space="0" w:color="auto"/>
        <w:right w:val="none" w:sz="0" w:space="0" w:color="auto"/>
      </w:divBdr>
    </w:div>
    <w:div w:id="1673796464">
      <w:marLeft w:val="0"/>
      <w:marRight w:val="0"/>
      <w:marTop w:val="0"/>
      <w:marBottom w:val="0"/>
      <w:divBdr>
        <w:top w:val="none" w:sz="0" w:space="0" w:color="auto"/>
        <w:left w:val="none" w:sz="0" w:space="0" w:color="auto"/>
        <w:bottom w:val="none" w:sz="0" w:space="0" w:color="auto"/>
        <w:right w:val="none" w:sz="0" w:space="0" w:color="auto"/>
      </w:divBdr>
    </w:div>
    <w:div w:id="1673796465">
      <w:marLeft w:val="0"/>
      <w:marRight w:val="0"/>
      <w:marTop w:val="0"/>
      <w:marBottom w:val="0"/>
      <w:divBdr>
        <w:top w:val="none" w:sz="0" w:space="0" w:color="auto"/>
        <w:left w:val="none" w:sz="0" w:space="0" w:color="auto"/>
        <w:bottom w:val="none" w:sz="0" w:space="0" w:color="auto"/>
        <w:right w:val="none" w:sz="0" w:space="0" w:color="auto"/>
      </w:divBdr>
    </w:div>
    <w:div w:id="1673796466">
      <w:marLeft w:val="0"/>
      <w:marRight w:val="0"/>
      <w:marTop w:val="0"/>
      <w:marBottom w:val="0"/>
      <w:divBdr>
        <w:top w:val="none" w:sz="0" w:space="0" w:color="auto"/>
        <w:left w:val="none" w:sz="0" w:space="0" w:color="auto"/>
        <w:bottom w:val="none" w:sz="0" w:space="0" w:color="auto"/>
        <w:right w:val="none" w:sz="0" w:space="0" w:color="auto"/>
      </w:divBdr>
    </w:div>
    <w:div w:id="1673796467">
      <w:marLeft w:val="0"/>
      <w:marRight w:val="0"/>
      <w:marTop w:val="0"/>
      <w:marBottom w:val="0"/>
      <w:divBdr>
        <w:top w:val="none" w:sz="0" w:space="0" w:color="auto"/>
        <w:left w:val="none" w:sz="0" w:space="0" w:color="auto"/>
        <w:bottom w:val="none" w:sz="0" w:space="0" w:color="auto"/>
        <w:right w:val="none" w:sz="0" w:space="0" w:color="auto"/>
      </w:divBdr>
    </w:div>
    <w:div w:id="1673796468">
      <w:marLeft w:val="0"/>
      <w:marRight w:val="0"/>
      <w:marTop w:val="0"/>
      <w:marBottom w:val="0"/>
      <w:divBdr>
        <w:top w:val="none" w:sz="0" w:space="0" w:color="auto"/>
        <w:left w:val="none" w:sz="0" w:space="0" w:color="auto"/>
        <w:bottom w:val="none" w:sz="0" w:space="0" w:color="auto"/>
        <w:right w:val="none" w:sz="0" w:space="0" w:color="auto"/>
      </w:divBdr>
    </w:div>
    <w:div w:id="1673796469">
      <w:marLeft w:val="0"/>
      <w:marRight w:val="0"/>
      <w:marTop w:val="0"/>
      <w:marBottom w:val="0"/>
      <w:divBdr>
        <w:top w:val="none" w:sz="0" w:space="0" w:color="auto"/>
        <w:left w:val="none" w:sz="0" w:space="0" w:color="auto"/>
        <w:bottom w:val="none" w:sz="0" w:space="0" w:color="auto"/>
        <w:right w:val="none" w:sz="0" w:space="0" w:color="auto"/>
      </w:divBdr>
    </w:div>
    <w:div w:id="1673796470">
      <w:marLeft w:val="0"/>
      <w:marRight w:val="0"/>
      <w:marTop w:val="0"/>
      <w:marBottom w:val="0"/>
      <w:divBdr>
        <w:top w:val="none" w:sz="0" w:space="0" w:color="auto"/>
        <w:left w:val="none" w:sz="0" w:space="0" w:color="auto"/>
        <w:bottom w:val="none" w:sz="0" w:space="0" w:color="auto"/>
        <w:right w:val="none" w:sz="0" w:space="0" w:color="auto"/>
      </w:divBdr>
    </w:div>
    <w:div w:id="1673796471">
      <w:marLeft w:val="0"/>
      <w:marRight w:val="0"/>
      <w:marTop w:val="0"/>
      <w:marBottom w:val="0"/>
      <w:divBdr>
        <w:top w:val="none" w:sz="0" w:space="0" w:color="auto"/>
        <w:left w:val="none" w:sz="0" w:space="0" w:color="auto"/>
        <w:bottom w:val="none" w:sz="0" w:space="0" w:color="auto"/>
        <w:right w:val="none" w:sz="0" w:space="0" w:color="auto"/>
      </w:divBdr>
    </w:div>
    <w:div w:id="1673796472">
      <w:marLeft w:val="0"/>
      <w:marRight w:val="0"/>
      <w:marTop w:val="0"/>
      <w:marBottom w:val="0"/>
      <w:divBdr>
        <w:top w:val="none" w:sz="0" w:space="0" w:color="auto"/>
        <w:left w:val="none" w:sz="0" w:space="0" w:color="auto"/>
        <w:bottom w:val="none" w:sz="0" w:space="0" w:color="auto"/>
        <w:right w:val="none" w:sz="0" w:space="0" w:color="auto"/>
      </w:divBdr>
    </w:div>
    <w:div w:id="1673796473">
      <w:marLeft w:val="0"/>
      <w:marRight w:val="0"/>
      <w:marTop w:val="0"/>
      <w:marBottom w:val="0"/>
      <w:divBdr>
        <w:top w:val="none" w:sz="0" w:space="0" w:color="auto"/>
        <w:left w:val="none" w:sz="0" w:space="0" w:color="auto"/>
        <w:bottom w:val="none" w:sz="0" w:space="0" w:color="auto"/>
        <w:right w:val="none" w:sz="0" w:space="0" w:color="auto"/>
      </w:divBdr>
    </w:div>
    <w:div w:id="1673796474">
      <w:marLeft w:val="0"/>
      <w:marRight w:val="0"/>
      <w:marTop w:val="0"/>
      <w:marBottom w:val="0"/>
      <w:divBdr>
        <w:top w:val="none" w:sz="0" w:space="0" w:color="auto"/>
        <w:left w:val="none" w:sz="0" w:space="0" w:color="auto"/>
        <w:bottom w:val="none" w:sz="0" w:space="0" w:color="auto"/>
        <w:right w:val="none" w:sz="0" w:space="0" w:color="auto"/>
      </w:divBdr>
    </w:div>
    <w:div w:id="1673796475">
      <w:marLeft w:val="0"/>
      <w:marRight w:val="0"/>
      <w:marTop w:val="0"/>
      <w:marBottom w:val="0"/>
      <w:divBdr>
        <w:top w:val="none" w:sz="0" w:space="0" w:color="auto"/>
        <w:left w:val="none" w:sz="0" w:space="0" w:color="auto"/>
        <w:bottom w:val="none" w:sz="0" w:space="0" w:color="auto"/>
        <w:right w:val="none" w:sz="0" w:space="0" w:color="auto"/>
      </w:divBdr>
    </w:div>
    <w:div w:id="1673796476">
      <w:marLeft w:val="0"/>
      <w:marRight w:val="0"/>
      <w:marTop w:val="0"/>
      <w:marBottom w:val="0"/>
      <w:divBdr>
        <w:top w:val="none" w:sz="0" w:space="0" w:color="auto"/>
        <w:left w:val="none" w:sz="0" w:space="0" w:color="auto"/>
        <w:bottom w:val="none" w:sz="0" w:space="0" w:color="auto"/>
        <w:right w:val="none" w:sz="0" w:space="0" w:color="auto"/>
      </w:divBdr>
    </w:div>
    <w:div w:id="1673796477">
      <w:marLeft w:val="0"/>
      <w:marRight w:val="0"/>
      <w:marTop w:val="0"/>
      <w:marBottom w:val="0"/>
      <w:divBdr>
        <w:top w:val="none" w:sz="0" w:space="0" w:color="auto"/>
        <w:left w:val="none" w:sz="0" w:space="0" w:color="auto"/>
        <w:bottom w:val="none" w:sz="0" w:space="0" w:color="auto"/>
        <w:right w:val="none" w:sz="0" w:space="0" w:color="auto"/>
      </w:divBdr>
    </w:div>
    <w:div w:id="1673796478">
      <w:marLeft w:val="0"/>
      <w:marRight w:val="0"/>
      <w:marTop w:val="0"/>
      <w:marBottom w:val="0"/>
      <w:divBdr>
        <w:top w:val="none" w:sz="0" w:space="0" w:color="auto"/>
        <w:left w:val="none" w:sz="0" w:space="0" w:color="auto"/>
        <w:bottom w:val="none" w:sz="0" w:space="0" w:color="auto"/>
        <w:right w:val="none" w:sz="0" w:space="0" w:color="auto"/>
      </w:divBdr>
    </w:div>
    <w:div w:id="1673796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1704</TotalTime>
  <Pages>40</Pages>
  <Words>18261</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818</cp:revision>
  <cp:lastPrinted>2018-02-16T07:12:00Z</cp:lastPrinted>
  <dcterms:created xsi:type="dcterms:W3CDTF">2019-10-28T07:04:00Z</dcterms:created>
  <dcterms:modified xsi:type="dcterms:W3CDTF">2020-12-24T06:15:00Z</dcterms:modified>
</cp:coreProperties>
</file>